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FDBFA1E" w14:textId="77777777" w:rsidR="00AB4E95" w:rsidRPr="0054380F" w:rsidRDefault="00AB4E95" w:rsidP="0054380F">
      <w:pPr>
        <w:rPr>
          <w:rFonts w:ascii="Arial" w:hAnsi="Arial" w:cs="Arial"/>
        </w:rPr>
      </w:pPr>
    </w:p>
    <w:p w14:paraId="16A97E01" w14:textId="77777777" w:rsidR="0054380F" w:rsidRPr="0054380F" w:rsidRDefault="0054380F" w:rsidP="0054380F">
      <w:pPr>
        <w:rPr>
          <w:rFonts w:ascii="Arial" w:hAnsi="Arial" w:cs="Arial"/>
        </w:rPr>
      </w:pPr>
    </w:p>
    <w:p w14:paraId="61D1CBE4" w14:textId="41086BB0" w:rsidR="0054380F" w:rsidRPr="00902B27" w:rsidRDefault="0054380F" w:rsidP="0054380F">
      <w:pPr>
        <w:rPr>
          <w:rFonts w:ascii="Arial" w:hAnsi="Arial" w:cs="Arial"/>
          <w:b/>
          <w:bCs/>
          <w:color w:val="004477"/>
          <w:sz w:val="28"/>
          <w:szCs w:val="28"/>
        </w:rPr>
      </w:pPr>
      <w:r w:rsidRPr="00902B27">
        <w:rPr>
          <w:rFonts w:ascii="Arial" w:hAnsi="Arial" w:cs="Arial"/>
          <w:b/>
          <w:bCs/>
          <w:color w:val="004477"/>
          <w:sz w:val="28"/>
          <w:szCs w:val="28"/>
        </w:rPr>
        <w:t>Anmeldung</w:t>
      </w:r>
    </w:p>
    <w:p w14:paraId="68D14110" w14:textId="3ECF0DCD" w:rsidR="0054380F" w:rsidRPr="002D08CD" w:rsidRDefault="0054380F" w:rsidP="0054380F">
      <w:pPr>
        <w:rPr>
          <w:rFonts w:ascii="Arial" w:hAnsi="Arial" w:cs="Arial"/>
          <w:sz w:val="18"/>
          <w:szCs w:val="18"/>
        </w:rPr>
      </w:pPr>
      <w:r w:rsidRPr="002D08CD">
        <w:rPr>
          <w:rFonts w:ascii="Arial" w:hAnsi="Arial" w:cs="Arial"/>
          <w:sz w:val="18"/>
          <w:szCs w:val="18"/>
        </w:rPr>
        <w:t>Bitte Voruntersuchungen mitbringen</w:t>
      </w:r>
    </w:p>
    <w:p w14:paraId="61836063" w14:textId="77777777" w:rsidR="0054380F" w:rsidRDefault="0054380F" w:rsidP="0054380F">
      <w:pPr>
        <w:rPr>
          <w:rFonts w:ascii="Arial" w:hAnsi="Arial" w:cs="Arial"/>
        </w:rPr>
      </w:pPr>
    </w:p>
    <w:tbl>
      <w:tblPr>
        <w:tblW w:w="10266" w:type="dxa"/>
        <w:tblInd w:w="13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250"/>
        <w:gridCol w:w="567"/>
        <w:gridCol w:w="567"/>
        <w:gridCol w:w="851"/>
        <w:gridCol w:w="1559"/>
        <w:gridCol w:w="1134"/>
        <w:gridCol w:w="851"/>
        <w:gridCol w:w="1417"/>
        <w:gridCol w:w="655"/>
        <w:gridCol w:w="415"/>
      </w:tblGrid>
      <w:tr w:rsidR="007C2EF0" w:rsidRPr="00823CBC" w14:paraId="6A4E3220" w14:textId="77777777" w:rsidTr="00823CBC">
        <w:tc>
          <w:tcPr>
            <w:tcW w:w="2250" w:type="dxa"/>
            <w:shd w:val="clear" w:color="auto" w:fill="auto"/>
          </w:tcPr>
          <w:p w14:paraId="551F28C3" w14:textId="77777777" w:rsidR="0054380F" w:rsidRPr="00823CBC" w:rsidRDefault="0054380F" w:rsidP="00823CBC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67" w:type="dxa"/>
            <w:shd w:val="clear" w:color="auto" w:fill="auto"/>
          </w:tcPr>
          <w:p w14:paraId="276B992F" w14:textId="3020B8D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MRI</w:t>
            </w:r>
          </w:p>
        </w:tc>
        <w:tc>
          <w:tcPr>
            <w:tcW w:w="567" w:type="dxa"/>
            <w:shd w:val="clear" w:color="auto" w:fill="auto"/>
          </w:tcPr>
          <w:p w14:paraId="65E05978" w14:textId="61E719E2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CT</w:t>
            </w:r>
          </w:p>
        </w:tc>
        <w:tc>
          <w:tcPr>
            <w:tcW w:w="851" w:type="dxa"/>
            <w:shd w:val="clear" w:color="auto" w:fill="auto"/>
          </w:tcPr>
          <w:p w14:paraId="6AD52FAD" w14:textId="1B2E94DE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PET/CT</w:t>
            </w:r>
          </w:p>
        </w:tc>
        <w:tc>
          <w:tcPr>
            <w:tcW w:w="1559" w:type="dxa"/>
            <w:shd w:val="clear" w:color="auto" w:fill="auto"/>
          </w:tcPr>
          <w:p w14:paraId="0F92ECF2" w14:textId="59639220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823CBC">
              <w:rPr>
                <w:rFonts w:ascii="Arial" w:hAnsi="Arial" w:cs="Arial"/>
                <w:sz w:val="18"/>
                <w:szCs w:val="18"/>
              </w:rPr>
              <w:t>Szinti</w:t>
            </w:r>
            <w:proofErr w:type="spellEnd"/>
            <w:r w:rsidRPr="00823CBC">
              <w:rPr>
                <w:rFonts w:ascii="Arial" w:hAnsi="Arial" w:cs="Arial"/>
                <w:sz w:val="18"/>
                <w:szCs w:val="18"/>
              </w:rPr>
              <w:t>, SPECT/CT</w:t>
            </w:r>
          </w:p>
        </w:tc>
        <w:tc>
          <w:tcPr>
            <w:tcW w:w="1134" w:type="dxa"/>
            <w:shd w:val="clear" w:color="auto" w:fill="auto"/>
          </w:tcPr>
          <w:p w14:paraId="1298C560" w14:textId="3E073C86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Ultraschall</w:t>
            </w:r>
          </w:p>
        </w:tc>
        <w:tc>
          <w:tcPr>
            <w:tcW w:w="851" w:type="dxa"/>
            <w:shd w:val="clear" w:color="auto" w:fill="auto"/>
          </w:tcPr>
          <w:p w14:paraId="09D8B5F7" w14:textId="1C4E248B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Röntgen</w:t>
            </w:r>
          </w:p>
        </w:tc>
        <w:tc>
          <w:tcPr>
            <w:tcW w:w="1417" w:type="dxa"/>
            <w:shd w:val="clear" w:color="auto" w:fill="auto"/>
          </w:tcPr>
          <w:p w14:paraId="59C98026" w14:textId="78147DF6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Mammographie</w:t>
            </w:r>
          </w:p>
        </w:tc>
        <w:tc>
          <w:tcPr>
            <w:tcW w:w="655" w:type="dxa"/>
            <w:shd w:val="clear" w:color="auto" w:fill="auto"/>
          </w:tcPr>
          <w:p w14:paraId="22460D38" w14:textId="6C5D82E9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DEXA</w:t>
            </w:r>
          </w:p>
        </w:tc>
        <w:tc>
          <w:tcPr>
            <w:tcW w:w="415" w:type="dxa"/>
            <w:shd w:val="clear" w:color="auto" w:fill="auto"/>
          </w:tcPr>
          <w:p w14:paraId="7475E7E5" w14:textId="346E8DBD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IR</w:t>
            </w:r>
          </w:p>
        </w:tc>
      </w:tr>
      <w:tr w:rsidR="007C2EF0" w:rsidRPr="00823CBC" w14:paraId="5128D85A" w14:textId="77777777" w:rsidTr="00823CBC">
        <w:tc>
          <w:tcPr>
            <w:tcW w:w="2250" w:type="dxa"/>
            <w:shd w:val="clear" w:color="auto" w:fill="auto"/>
          </w:tcPr>
          <w:p w14:paraId="54E5F214" w14:textId="5AFA0316" w:rsidR="0054380F" w:rsidRPr="00823CBC" w:rsidRDefault="0054380F" w:rsidP="00823CBC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MRI Bahnhofplatz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1484DE28" w14:textId="25E32930" w:rsidR="0054380F" w:rsidRPr="00823CBC" w:rsidRDefault="00902B27" w:rsidP="00823CBC">
            <w:pPr>
              <w:pStyle w:val="BasicParagraph"/>
              <w:tabs>
                <w:tab w:val="left" w:pos="2560"/>
                <w:tab w:val="left" w:pos="3140"/>
                <w:tab w:val="left" w:pos="3580"/>
                <w:tab w:val="left" w:pos="4380"/>
                <w:tab w:val="left" w:pos="5920"/>
                <w:tab w:val="left" w:pos="6620"/>
                <w:tab w:val="left" w:pos="7060"/>
                <w:tab w:val="left" w:pos="8020"/>
                <w:tab w:val="left" w:pos="9460"/>
                <w:tab w:val="left" w:pos="9740"/>
              </w:tabs>
              <w:jc w:val="center"/>
              <w:rPr>
                <w:rFonts w:ascii="Wingdings" w:hAnsi="Wingdings" w:cs="Wingdings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484B65CB" w14:textId="68E9A567" w:rsidR="0054380F" w:rsidRPr="00823CBC" w:rsidRDefault="00902B27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0F8CFE9B" w14:textId="78F78332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2F103C54" w14:textId="7777777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1CE728F3" w14:textId="2E65987A" w:rsidR="0054380F" w:rsidRPr="00823CBC" w:rsidRDefault="00902B27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6B1AC239" w14:textId="7C72E061" w:rsidR="0054380F" w:rsidRPr="00823CBC" w:rsidRDefault="00902B27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C99FDA3" w14:textId="32E8D710" w:rsidR="0054380F" w:rsidRPr="00823CBC" w:rsidRDefault="00902B27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</w:p>
        </w:tc>
        <w:tc>
          <w:tcPr>
            <w:tcW w:w="655" w:type="dxa"/>
            <w:shd w:val="clear" w:color="auto" w:fill="auto"/>
            <w:vAlign w:val="center"/>
          </w:tcPr>
          <w:p w14:paraId="3AA45CDD" w14:textId="261383D7" w:rsidR="0054380F" w:rsidRPr="00823CBC" w:rsidRDefault="00902B27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</w:p>
        </w:tc>
        <w:tc>
          <w:tcPr>
            <w:tcW w:w="415" w:type="dxa"/>
            <w:shd w:val="clear" w:color="auto" w:fill="auto"/>
            <w:vAlign w:val="center"/>
          </w:tcPr>
          <w:p w14:paraId="4E8B4D7F" w14:textId="7777777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C2EF0" w:rsidRPr="00823CBC" w14:paraId="63C8D9A8" w14:textId="77777777" w:rsidTr="00823CBC">
        <w:tc>
          <w:tcPr>
            <w:tcW w:w="2250" w:type="dxa"/>
            <w:shd w:val="clear" w:color="auto" w:fill="auto"/>
          </w:tcPr>
          <w:p w14:paraId="2700DF05" w14:textId="774E4C04" w:rsidR="0054380F" w:rsidRPr="00823CBC" w:rsidRDefault="0054380F" w:rsidP="00823CBC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MRI Bahnhof Oerlikon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677892FD" w14:textId="0F2F395A" w:rsidR="0054380F" w:rsidRPr="00823CBC" w:rsidRDefault="00902B27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17ABDB64" w14:textId="46CF7BFD" w:rsidR="0054380F" w:rsidRPr="00823CBC" w:rsidRDefault="00902B27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370C38E3" w14:textId="7777777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6AEF20B9" w14:textId="7777777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72C74540" w14:textId="33512CDA" w:rsidR="0054380F" w:rsidRPr="00823CBC" w:rsidRDefault="00902B27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61B8A59A" w14:textId="28C6152A" w:rsidR="0054380F" w:rsidRPr="00823CBC" w:rsidRDefault="00902B27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03B600CE" w14:textId="1D350E39" w:rsidR="0054380F" w:rsidRPr="00823CBC" w:rsidRDefault="00902B27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</w:p>
        </w:tc>
        <w:tc>
          <w:tcPr>
            <w:tcW w:w="655" w:type="dxa"/>
            <w:shd w:val="clear" w:color="auto" w:fill="auto"/>
            <w:vAlign w:val="center"/>
          </w:tcPr>
          <w:p w14:paraId="78499BF9" w14:textId="7777777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15" w:type="dxa"/>
            <w:shd w:val="clear" w:color="auto" w:fill="auto"/>
            <w:vAlign w:val="center"/>
          </w:tcPr>
          <w:p w14:paraId="3AF1A80D" w14:textId="7777777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C2EF0" w:rsidRPr="00823CBC" w14:paraId="106246E8" w14:textId="77777777" w:rsidTr="00823CBC">
        <w:tc>
          <w:tcPr>
            <w:tcW w:w="2250" w:type="dxa"/>
            <w:shd w:val="clear" w:color="auto" w:fill="auto"/>
          </w:tcPr>
          <w:p w14:paraId="2B52E131" w14:textId="0BD1D785" w:rsidR="0054380F" w:rsidRPr="00823CBC" w:rsidRDefault="0054380F" w:rsidP="00823CBC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MRI IR Bahnhof Oerlikon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2595E281" w14:textId="7777777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021F3034" w14:textId="7777777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0188FD5B" w14:textId="7777777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7F6C43F4" w14:textId="7777777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7777EBCE" w14:textId="7777777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4E9E3ABE" w14:textId="7777777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27405D12" w14:textId="7777777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655" w:type="dxa"/>
            <w:shd w:val="clear" w:color="auto" w:fill="auto"/>
            <w:vAlign w:val="center"/>
          </w:tcPr>
          <w:p w14:paraId="6B3F5168" w14:textId="7777777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15" w:type="dxa"/>
            <w:shd w:val="clear" w:color="auto" w:fill="auto"/>
            <w:vAlign w:val="center"/>
          </w:tcPr>
          <w:p w14:paraId="7722E2C3" w14:textId="1E1E21D5" w:rsidR="0054380F" w:rsidRPr="00823CBC" w:rsidRDefault="00902B27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</w:p>
        </w:tc>
      </w:tr>
      <w:tr w:rsidR="007C2EF0" w:rsidRPr="00823CBC" w14:paraId="0A99A8C1" w14:textId="77777777" w:rsidTr="00823CBC">
        <w:tc>
          <w:tcPr>
            <w:tcW w:w="2250" w:type="dxa"/>
            <w:shd w:val="clear" w:color="auto" w:fill="auto"/>
          </w:tcPr>
          <w:p w14:paraId="2546F3B2" w14:textId="4E1E660F" w:rsidR="0054380F" w:rsidRPr="00823CBC" w:rsidRDefault="0054380F" w:rsidP="00823CBC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MRI Stadelhofen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2DFFBD18" w14:textId="05351F3D" w:rsidR="0054380F" w:rsidRPr="00823CBC" w:rsidRDefault="00902B27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47061BDB" w14:textId="163F4092" w:rsidR="0054380F" w:rsidRPr="00823CBC" w:rsidRDefault="00902B27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50678E1A" w14:textId="4EB99CC9" w:rsidR="0054380F" w:rsidRPr="00823CBC" w:rsidRDefault="00902B27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2FC36AB7" w14:textId="1EEE4219" w:rsidR="0054380F" w:rsidRPr="00823CBC" w:rsidRDefault="00902B27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6E1BE33" w14:textId="18ACF4E7" w:rsidR="0054380F" w:rsidRPr="00823CBC" w:rsidRDefault="00902B27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4D4AB4EB" w14:textId="4902AF3E" w:rsidR="0054380F" w:rsidRPr="00823CBC" w:rsidRDefault="00902B27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460B8818" w14:textId="4AD01CBA" w:rsidR="0054380F" w:rsidRPr="00823CBC" w:rsidRDefault="00902B27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</w:p>
        </w:tc>
        <w:tc>
          <w:tcPr>
            <w:tcW w:w="655" w:type="dxa"/>
            <w:shd w:val="clear" w:color="auto" w:fill="auto"/>
            <w:vAlign w:val="center"/>
          </w:tcPr>
          <w:p w14:paraId="4370C9B3" w14:textId="7777777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15" w:type="dxa"/>
            <w:shd w:val="clear" w:color="auto" w:fill="auto"/>
            <w:vAlign w:val="center"/>
          </w:tcPr>
          <w:p w14:paraId="58F6AEB8" w14:textId="7777777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C2EF0" w:rsidRPr="00823CBC" w14:paraId="60FBCD2F" w14:textId="77777777" w:rsidTr="00823CBC">
        <w:tc>
          <w:tcPr>
            <w:tcW w:w="2250" w:type="dxa"/>
            <w:shd w:val="clear" w:color="auto" w:fill="auto"/>
          </w:tcPr>
          <w:p w14:paraId="7E252925" w14:textId="13FAF36C" w:rsidR="0054380F" w:rsidRPr="00823CBC" w:rsidRDefault="0054380F" w:rsidP="00823CBC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MRI Schulthess Klinik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72A87E21" w14:textId="708B6EF8" w:rsidR="0054380F" w:rsidRPr="00823CBC" w:rsidRDefault="00902B27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44FBA469" w14:textId="54150689" w:rsidR="0054380F" w:rsidRPr="00823CBC" w:rsidRDefault="00CC7555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04DF23B2" w14:textId="7777777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7F690514" w14:textId="7777777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7AF4D0EA" w14:textId="7777777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1CFF9C91" w14:textId="7777777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15262E63" w14:textId="7777777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655" w:type="dxa"/>
            <w:shd w:val="clear" w:color="auto" w:fill="auto"/>
            <w:vAlign w:val="center"/>
          </w:tcPr>
          <w:p w14:paraId="74CE38EB" w14:textId="7777777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15" w:type="dxa"/>
            <w:shd w:val="clear" w:color="auto" w:fill="auto"/>
            <w:vAlign w:val="center"/>
          </w:tcPr>
          <w:p w14:paraId="266A8EFA" w14:textId="77777777" w:rsidR="0054380F" w:rsidRPr="00823CBC" w:rsidRDefault="0054380F" w:rsidP="00823CBC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4084B8E4" w14:textId="77777777" w:rsidR="00902B27" w:rsidRDefault="00902B27" w:rsidP="0054380F">
      <w:pPr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bottom w:val="single" w:sz="4" w:space="0" w:color="auto"/>
          <w:insideH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27"/>
        <w:gridCol w:w="3393"/>
        <w:gridCol w:w="236"/>
        <w:gridCol w:w="1465"/>
        <w:gridCol w:w="1559"/>
        <w:gridCol w:w="2126"/>
      </w:tblGrid>
      <w:tr w:rsidR="007C2EF0" w:rsidRPr="00823CBC" w14:paraId="4A0B715E" w14:textId="77777777" w:rsidTr="00823CBC">
        <w:trPr>
          <w:trHeight w:val="454"/>
        </w:trPr>
        <w:tc>
          <w:tcPr>
            <w:tcW w:w="142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2F5B36C" w14:textId="610E29E4" w:rsidR="00902B27" w:rsidRPr="00823CBC" w:rsidRDefault="00902B27" w:rsidP="009C1FA1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Name:</w:t>
            </w:r>
          </w:p>
        </w:tc>
        <w:tc>
          <w:tcPr>
            <w:tcW w:w="3393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16F0F507" w14:textId="732E9B6F" w:rsidR="00902B27" w:rsidRPr="00823CBC" w:rsidRDefault="002D08CD" w:rsidP="00902B27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Style w:val="Platzhaltertext"/>
                <w:rFonts w:ascii="Arial" w:hAnsi="Arial" w:cs="Arial"/>
                <w:sz w:val="18"/>
                <w:szCs w:val="18"/>
              </w:rPr>
              <w:t>Name eingeben</w:t>
            </w:r>
          </w:p>
        </w:tc>
        <w:tc>
          <w:tcPr>
            <w:tcW w:w="236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34F4C943" w14:textId="77777777" w:rsidR="00902B27" w:rsidRPr="00823CBC" w:rsidRDefault="00902B27" w:rsidP="00902B27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2DD9E044" w14:textId="29A84580" w:rsidR="00902B27" w:rsidRPr="00823CBC" w:rsidRDefault="00902B27" w:rsidP="00823CBC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Kostenträger:</w:t>
            </w:r>
          </w:p>
        </w:tc>
        <w:tc>
          <w:tcPr>
            <w:tcW w:w="3685" w:type="dxa"/>
            <w:gridSpan w:val="2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53AA5F00" w14:textId="1D5716D9" w:rsidR="00902B27" w:rsidRPr="00823CBC" w:rsidRDefault="00CC7555" w:rsidP="00902B27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  <w:r w:rsidR="00902B27" w:rsidRPr="00823CBC">
              <w:rPr>
                <w:rFonts w:ascii="Arial" w:hAnsi="Arial" w:cs="Arial"/>
                <w:sz w:val="18"/>
                <w:szCs w:val="18"/>
              </w:rPr>
              <w:t xml:space="preserve"> Krankenkasse  </w:t>
            </w: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  <w:r w:rsidRPr="00823CBC">
              <w:rPr>
                <w:rFonts w:cs="Aptos"/>
                <w:sz w:val="18"/>
                <w:szCs w:val="18"/>
              </w:rPr>
              <w:t xml:space="preserve"> </w:t>
            </w:r>
            <w:r w:rsidR="00902B27" w:rsidRPr="00823CBC">
              <w:rPr>
                <w:rFonts w:ascii="Arial" w:hAnsi="Arial" w:cs="Arial"/>
                <w:sz w:val="18"/>
                <w:szCs w:val="18"/>
              </w:rPr>
              <w:t xml:space="preserve">Unfall  </w:t>
            </w: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☐</w:t>
            </w:r>
            <w:r w:rsidR="00902B27" w:rsidRPr="00823CBC">
              <w:rPr>
                <w:rFonts w:ascii="Arial" w:hAnsi="Arial" w:cs="Arial"/>
                <w:sz w:val="18"/>
                <w:szCs w:val="18"/>
              </w:rPr>
              <w:t xml:space="preserve"> Selbstzahler</w:t>
            </w:r>
          </w:p>
        </w:tc>
      </w:tr>
      <w:tr w:rsidR="007C2EF0" w:rsidRPr="00823CBC" w14:paraId="1FCC390D" w14:textId="77777777" w:rsidTr="00823CBC">
        <w:trPr>
          <w:trHeight w:val="454"/>
        </w:trPr>
        <w:tc>
          <w:tcPr>
            <w:tcW w:w="142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4091258" w14:textId="506A32EE" w:rsidR="00CC7555" w:rsidRPr="00823CBC" w:rsidRDefault="00CC7555" w:rsidP="009C1FA1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Vorname:</w:t>
            </w:r>
          </w:p>
        </w:tc>
        <w:tc>
          <w:tcPr>
            <w:tcW w:w="3393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5B1182B9" w14:textId="59E9FF83" w:rsidR="00CC7555" w:rsidRPr="00823CBC" w:rsidRDefault="00CC7555" w:rsidP="00902B27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Style w:val="Platzhaltertext"/>
                <w:rFonts w:ascii="Arial" w:hAnsi="Arial" w:cs="Arial"/>
                <w:sz w:val="18"/>
                <w:szCs w:val="18"/>
              </w:rPr>
              <w:t>Vorname eingeben</w:t>
            </w:r>
          </w:p>
        </w:tc>
        <w:tc>
          <w:tcPr>
            <w:tcW w:w="236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49D0DB5B" w14:textId="77777777" w:rsidR="00CC7555" w:rsidRPr="00823CBC" w:rsidRDefault="00CC7555" w:rsidP="00902B27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6C7C1E54" w14:textId="347939B9" w:rsidR="00CC7555" w:rsidRPr="00823CBC" w:rsidRDefault="00CC7555" w:rsidP="00823CBC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Versicherung:</w:t>
            </w:r>
          </w:p>
        </w:tc>
        <w:tc>
          <w:tcPr>
            <w:tcW w:w="3685" w:type="dxa"/>
            <w:gridSpan w:val="2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6E46738F" w14:textId="48B31B88" w:rsidR="00CC7555" w:rsidRPr="00823CBC" w:rsidRDefault="00CC7555" w:rsidP="00902B27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Style w:val="Platzhaltertext"/>
                <w:rFonts w:ascii="Arial" w:hAnsi="Arial" w:cs="Arial"/>
                <w:sz w:val="18"/>
                <w:szCs w:val="18"/>
              </w:rPr>
              <w:t>Name/Adresse der Versicherung eingeben</w:t>
            </w:r>
          </w:p>
        </w:tc>
      </w:tr>
      <w:tr w:rsidR="007C2EF0" w:rsidRPr="00823CBC" w14:paraId="06DE52A3" w14:textId="77777777" w:rsidTr="00823CBC">
        <w:trPr>
          <w:trHeight w:val="454"/>
        </w:trPr>
        <w:tc>
          <w:tcPr>
            <w:tcW w:w="142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8B56430" w14:textId="0FAD24A0" w:rsidR="00CC7555" w:rsidRPr="00823CBC" w:rsidRDefault="00CC7555" w:rsidP="009C1FA1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Geb. Datum:</w:t>
            </w:r>
          </w:p>
        </w:tc>
        <w:tc>
          <w:tcPr>
            <w:tcW w:w="3393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61D175AE" w14:textId="07358103" w:rsidR="00CC7555" w:rsidRPr="00823CBC" w:rsidRDefault="00CC7555" w:rsidP="00902B27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Style w:val="Platzhaltertext"/>
                <w:rFonts w:ascii="Arial" w:hAnsi="Arial" w:cs="Arial"/>
                <w:sz w:val="18"/>
                <w:szCs w:val="18"/>
              </w:rPr>
              <w:t>Datum einzugeben</w:t>
            </w:r>
          </w:p>
        </w:tc>
        <w:tc>
          <w:tcPr>
            <w:tcW w:w="236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3B9C71CC" w14:textId="77777777" w:rsidR="00CC7555" w:rsidRPr="00823CBC" w:rsidRDefault="00CC7555" w:rsidP="00902B27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7BC673ED" w14:textId="21F43C55" w:rsidR="00CC7555" w:rsidRPr="00823CBC" w:rsidRDefault="00CC7555" w:rsidP="00823CBC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Unfall/Vers. Nr.:</w:t>
            </w:r>
          </w:p>
        </w:tc>
        <w:tc>
          <w:tcPr>
            <w:tcW w:w="3685" w:type="dxa"/>
            <w:gridSpan w:val="2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2BD43412" w14:textId="64E50D4A" w:rsidR="00CC7555" w:rsidRPr="00823CBC" w:rsidRDefault="00CC7555" w:rsidP="00902B27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Style w:val="Platzhaltertext"/>
                <w:rFonts w:ascii="Arial" w:hAnsi="Arial" w:cs="Arial"/>
                <w:sz w:val="18"/>
                <w:szCs w:val="18"/>
              </w:rPr>
              <w:t>Unfall-Nr./ Versicherungs-Nr. eingeben</w:t>
            </w:r>
          </w:p>
        </w:tc>
      </w:tr>
      <w:tr w:rsidR="007C2EF0" w:rsidRPr="00823CBC" w14:paraId="52982BC3" w14:textId="77777777" w:rsidTr="00823CBC">
        <w:trPr>
          <w:trHeight w:val="454"/>
        </w:trPr>
        <w:tc>
          <w:tcPr>
            <w:tcW w:w="142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5C699A5A" w14:textId="41183878" w:rsidR="00902B27" w:rsidRPr="00823CBC" w:rsidRDefault="00902B27" w:rsidP="009C1FA1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Strasse:</w:t>
            </w:r>
          </w:p>
        </w:tc>
        <w:tc>
          <w:tcPr>
            <w:tcW w:w="3393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5A53514D" w14:textId="7EF19CCD" w:rsidR="00902B27" w:rsidRPr="00823CBC" w:rsidRDefault="002D08CD" w:rsidP="00902B27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Style w:val="Platzhaltertext"/>
                <w:rFonts w:ascii="Arial" w:hAnsi="Arial" w:cs="Arial"/>
                <w:sz w:val="18"/>
                <w:szCs w:val="18"/>
              </w:rPr>
              <w:t>Strasse eingeben</w:t>
            </w:r>
          </w:p>
        </w:tc>
        <w:tc>
          <w:tcPr>
            <w:tcW w:w="236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4962D24F" w14:textId="77777777" w:rsidR="00902B27" w:rsidRPr="00823CBC" w:rsidRDefault="00902B27" w:rsidP="00902B27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6F2B0AA5" w14:textId="5F348197" w:rsidR="00902B27" w:rsidRPr="00823CBC" w:rsidRDefault="00CC7555" w:rsidP="00823CBC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Patient:</w:t>
            </w:r>
          </w:p>
        </w:tc>
        <w:tc>
          <w:tcPr>
            <w:tcW w:w="1559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614455FF" w14:textId="655F3379" w:rsidR="00902B27" w:rsidRPr="00823CBC" w:rsidRDefault="00CC7555" w:rsidP="00902B27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☒</w:t>
            </w:r>
            <w:r w:rsidRPr="00823CBC">
              <w:rPr>
                <w:rFonts w:cs="Aptos"/>
                <w:sz w:val="18"/>
                <w:szCs w:val="18"/>
              </w:rPr>
              <w:t xml:space="preserve"> </w:t>
            </w:r>
            <w:r w:rsidRPr="00823CBC">
              <w:rPr>
                <w:rFonts w:ascii="Arial" w:hAnsi="Arial" w:cs="Arial"/>
                <w:sz w:val="18"/>
                <w:szCs w:val="18"/>
              </w:rPr>
              <w:t>bitte aufbieten</w:t>
            </w:r>
          </w:p>
        </w:tc>
        <w:tc>
          <w:tcPr>
            <w:tcW w:w="2126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15A413CC" w14:textId="77777777" w:rsidR="00902B27" w:rsidRPr="00823CBC" w:rsidRDefault="00902B27" w:rsidP="00902B27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C2EF0" w:rsidRPr="00823CBC" w14:paraId="3FA15D6F" w14:textId="77777777" w:rsidTr="00823CBC">
        <w:trPr>
          <w:trHeight w:val="454"/>
        </w:trPr>
        <w:tc>
          <w:tcPr>
            <w:tcW w:w="142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1F174B86" w14:textId="5D047D29" w:rsidR="00CC7555" w:rsidRPr="00823CBC" w:rsidRDefault="00CC7555" w:rsidP="009C1FA1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PLZ, Ort:</w:t>
            </w:r>
          </w:p>
        </w:tc>
        <w:tc>
          <w:tcPr>
            <w:tcW w:w="3393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5BB91072" w14:textId="70EE68BE" w:rsidR="00CC7555" w:rsidRPr="00823CBC" w:rsidRDefault="00CC7555" w:rsidP="00CC7555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Style w:val="Platzhaltertext"/>
                <w:rFonts w:ascii="Arial" w:hAnsi="Arial" w:cs="Arial"/>
                <w:sz w:val="18"/>
                <w:szCs w:val="18"/>
              </w:rPr>
              <w:t>PLZ/Ort eingeben</w:t>
            </w:r>
          </w:p>
        </w:tc>
        <w:tc>
          <w:tcPr>
            <w:tcW w:w="236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65B8CB2A" w14:textId="77777777" w:rsidR="00CC7555" w:rsidRPr="00823CBC" w:rsidRDefault="00CC7555" w:rsidP="00CC755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7D56FDB8" w14:textId="2F5E7D03" w:rsidR="00CC7555" w:rsidRPr="00823CBC" w:rsidRDefault="00CC7555" w:rsidP="00823CBC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Patient:</w:t>
            </w:r>
          </w:p>
        </w:tc>
        <w:tc>
          <w:tcPr>
            <w:tcW w:w="1559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0D507887" w14:textId="1CBB28CA" w:rsidR="00CC7555" w:rsidRPr="00823CBC" w:rsidRDefault="00CC7555" w:rsidP="00CC7555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MS Gothic" w:eastAsia="MS Gothic" w:hAnsi="MS Gothic" w:cs="Aptos" w:hint="eastAsia"/>
                <w:sz w:val="18"/>
                <w:szCs w:val="18"/>
              </w:rPr>
              <w:t>☒</w:t>
            </w:r>
            <w:r w:rsidRPr="00823CBC">
              <w:rPr>
                <w:rFonts w:ascii="Arial" w:hAnsi="Arial" w:cs="Arial"/>
                <w:sz w:val="18"/>
                <w:szCs w:val="18"/>
              </w:rPr>
              <w:t xml:space="preserve"> hat Termin am:  </w:t>
            </w:r>
          </w:p>
        </w:tc>
        <w:tc>
          <w:tcPr>
            <w:tcW w:w="2126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632C901C" w14:textId="06717F08" w:rsidR="00CC7555" w:rsidRPr="00823CBC" w:rsidRDefault="00CC7555" w:rsidP="00CC7555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Style w:val="Platzhaltertext"/>
                <w:rFonts w:ascii="Arial" w:hAnsi="Arial" w:cs="Arial"/>
                <w:sz w:val="18"/>
                <w:szCs w:val="18"/>
              </w:rPr>
              <w:t>Datum einzugeben</w:t>
            </w:r>
          </w:p>
        </w:tc>
      </w:tr>
      <w:tr w:rsidR="007C2EF0" w:rsidRPr="00823CBC" w14:paraId="653D17E2" w14:textId="77777777" w:rsidTr="00823CBC">
        <w:trPr>
          <w:trHeight w:val="454"/>
        </w:trPr>
        <w:tc>
          <w:tcPr>
            <w:tcW w:w="142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0EE154B4" w14:textId="51845B25" w:rsidR="00CC7555" w:rsidRPr="00823CBC" w:rsidRDefault="00CC7555" w:rsidP="009C1FA1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Telefon/Mobile:</w:t>
            </w:r>
          </w:p>
        </w:tc>
        <w:tc>
          <w:tcPr>
            <w:tcW w:w="3393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757B295F" w14:textId="0F510C54" w:rsidR="00CC7555" w:rsidRPr="00823CBC" w:rsidRDefault="00CC7555" w:rsidP="00CC7555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Style w:val="Platzhaltertext"/>
                <w:rFonts w:ascii="Arial" w:hAnsi="Arial" w:cs="Arial"/>
                <w:sz w:val="18"/>
                <w:szCs w:val="18"/>
              </w:rPr>
              <w:t>Telefon eingeben</w:t>
            </w:r>
          </w:p>
        </w:tc>
        <w:tc>
          <w:tcPr>
            <w:tcW w:w="236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10EF1342" w14:textId="77777777" w:rsidR="00CC7555" w:rsidRPr="00823CBC" w:rsidRDefault="00CC7555" w:rsidP="00CC755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3EC2741D" w14:textId="77777777" w:rsidR="00CC7555" w:rsidRPr="00823CBC" w:rsidRDefault="00CC7555" w:rsidP="00CC755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44ED4BA9" w14:textId="0B091D3C" w:rsidR="00CC7555" w:rsidRPr="00823CBC" w:rsidRDefault="00CC7555" w:rsidP="00CC755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5E7C650A" w14:textId="11A5C99D" w:rsidR="00CC7555" w:rsidRPr="00823CBC" w:rsidRDefault="00CC7555" w:rsidP="00CC7555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C2EF0" w:rsidRPr="00823CBC" w14:paraId="3D05ECDD" w14:textId="77777777" w:rsidTr="00823CBC">
        <w:trPr>
          <w:trHeight w:val="454"/>
        </w:trPr>
        <w:tc>
          <w:tcPr>
            <w:tcW w:w="142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01128F20" w14:textId="50D1BDFF" w:rsidR="00CC7555" w:rsidRPr="00823CBC" w:rsidRDefault="00CC7555" w:rsidP="009C1FA1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Praxis Pat. ID:</w:t>
            </w:r>
          </w:p>
        </w:tc>
        <w:tc>
          <w:tcPr>
            <w:tcW w:w="3393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40096BE2" w14:textId="382E0112" w:rsidR="00CC7555" w:rsidRPr="00823CBC" w:rsidRDefault="00CC7555" w:rsidP="00CC7555">
            <w:pPr>
              <w:rPr>
                <w:rFonts w:cs="Aptos"/>
                <w:color w:val="231F20"/>
                <w:sz w:val="18"/>
                <w:szCs w:val="18"/>
              </w:rPr>
            </w:pPr>
            <w:r w:rsidRPr="00823CBC">
              <w:rPr>
                <w:rStyle w:val="Platzhaltertext"/>
                <w:rFonts w:ascii="Arial" w:hAnsi="Arial" w:cs="Arial"/>
                <w:sz w:val="18"/>
                <w:szCs w:val="18"/>
              </w:rPr>
              <w:t>Praxis PAT-ID eingeben</w:t>
            </w:r>
          </w:p>
        </w:tc>
        <w:tc>
          <w:tcPr>
            <w:tcW w:w="236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447C8BDA" w14:textId="77777777" w:rsidR="00CC7555" w:rsidRPr="00823CBC" w:rsidRDefault="00CC7555" w:rsidP="00CC755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65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790E0BD3" w14:textId="77777777" w:rsidR="00CC7555" w:rsidRPr="00823CBC" w:rsidRDefault="00CC7555" w:rsidP="00CC7555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2AE8917E" w14:textId="77777777" w:rsidR="00CC7555" w:rsidRPr="00823CBC" w:rsidRDefault="00CC7555" w:rsidP="00CC7555">
            <w:pPr>
              <w:rPr>
                <w:rFonts w:ascii="Wingdings" w:hAnsi="Wingdings" w:cs="Wingdings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37226192" w14:textId="77777777" w:rsidR="00CC7555" w:rsidRPr="00823CBC" w:rsidRDefault="00CC7555" w:rsidP="00CC7555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3A508619" w14:textId="1A455C0F" w:rsidR="00CC7555" w:rsidRDefault="00CC7555" w:rsidP="0054380F">
      <w:pPr>
        <w:rPr>
          <w:rFonts w:ascii="Arial" w:hAnsi="Arial" w:cs="Arial"/>
        </w:rPr>
      </w:pPr>
    </w:p>
    <w:tbl>
      <w:tblPr>
        <w:tblW w:w="0" w:type="auto"/>
        <w:tblBorders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1735"/>
        <w:gridCol w:w="670"/>
        <w:gridCol w:w="7791"/>
        <w:gridCol w:w="10"/>
      </w:tblGrid>
      <w:tr w:rsidR="00CC7555" w:rsidRPr="00823CBC" w14:paraId="1F545A32" w14:textId="77777777" w:rsidTr="00823CBC">
        <w:trPr>
          <w:gridAfter w:val="1"/>
          <w:wAfter w:w="10" w:type="dxa"/>
          <w:trHeight w:val="454"/>
        </w:trPr>
        <w:tc>
          <w:tcPr>
            <w:tcW w:w="2405" w:type="dxa"/>
            <w:gridSpan w:val="2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3F11FBD2" w14:textId="2BD48239" w:rsidR="00CC7555" w:rsidRPr="00823CBC" w:rsidRDefault="00CC7555" w:rsidP="00823CBC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Gewünschte Untersuchung:</w:t>
            </w:r>
          </w:p>
        </w:tc>
        <w:tc>
          <w:tcPr>
            <w:tcW w:w="7791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2FF684E0" w14:textId="3D6B9DE2" w:rsidR="00CC7555" w:rsidRPr="00823CBC" w:rsidRDefault="00DE6030" w:rsidP="00823CBC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Style w:val="Platzhaltertext"/>
                <w:rFonts w:ascii="Arial" w:hAnsi="Arial" w:cs="Arial"/>
                <w:sz w:val="18"/>
                <w:szCs w:val="18"/>
              </w:rPr>
              <w:t>Gewünschte Untersuchung eingeben</w:t>
            </w:r>
          </w:p>
        </w:tc>
      </w:tr>
      <w:tr w:rsidR="00CC7555" w:rsidRPr="00823CBC" w14:paraId="2CB11771" w14:textId="77777777" w:rsidTr="00823CBC">
        <w:tblPrEx>
          <w:tblBorders>
            <w:insideH w:val="none" w:sz="0" w:space="0" w:color="auto"/>
          </w:tblBorders>
        </w:tblPrEx>
        <w:trPr>
          <w:trHeight w:val="454"/>
        </w:trPr>
        <w:tc>
          <w:tcPr>
            <w:tcW w:w="1735" w:type="dxa"/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06EEEA99" w14:textId="03CEA11E" w:rsidR="00CC7555" w:rsidRPr="00823CBC" w:rsidRDefault="00CC7555" w:rsidP="00823CBC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Klinik/Fragestellung:</w:t>
            </w:r>
          </w:p>
        </w:tc>
        <w:tc>
          <w:tcPr>
            <w:tcW w:w="8471" w:type="dxa"/>
            <w:gridSpan w:val="3"/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16AAACBA" w14:textId="77777777" w:rsidR="00CC7555" w:rsidRPr="00823CBC" w:rsidRDefault="00CC7555" w:rsidP="00823CBC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E6030" w:rsidRPr="00823CBC" w14:paraId="7E5A0CD1" w14:textId="77777777" w:rsidTr="00823CBC">
        <w:tblPrEx>
          <w:tblBorders>
            <w:insideH w:val="none" w:sz="0" w:space="0" w:color="auto"/>
          </w:tblBorders>
        </w:tblPrEx>
        <w:trPr>
          <w:trHeight w:val="2268"/>
        </w:trPr>
        <w:tc>
          <w:tcPr>
            <w:tcW w:w="10206" w:type="dxa"/>
            <w:gridSpan w:val="4"/>
            <w:shd w:val="clear" w:color="auto" w:fill="auto"/>
            <w:tcMar>
              <w:left w:w="57" w:type="dxa"/>
              <w:right w:w="57" w:type="dxa"/>
            </w:tcMar>
          </w:tcPr>
          <w:p w14:paraId="299CC5B9" w14:textId="0881B957" w:rsidR="00DE6030" w:rsidRPr="00823CBC" w:rsidRDefault="00DE6030" w:rsidP="00823CBC">
            <w:pPr>
              <w:spacing w:before="20" w:after="20"/>
              <w:rPr>
                <w:rFonts w:cs="Aptos"/>
                <w:color w:val="231F20"/>
              </w:rPr>
            </w:pPr>
            <w:r w:rsidRPr="00823CBC">
              <w:rPr>
                <w:rStyle w:val="Platzhaltertext"/>
                <w:rFonts w:ascii="Arial" w:hAnsi="Arial" w:cs="Arial"/>
                <w:sz w:val="18"/>
                <w:szCs w:val="18"/>
              </w:rPr>
              <w:t>Klinische Angaben, Fragestellung eingeben</w:t>
            </w:r>
          </w:p>
        </w:tc>
      </w:tr>
    </w:tbl>
    <w:p w14:paraId="5FE9C4D4" w14:textId="77777777" w:rsidR="00DE6030" w:rsidRDefault="00DE6030" w:rsidP="00DE6030">
      <w:pPr>
        <w:rPr>
          <w:rFonts w:ascii="Arial" w:hAnsi="Arial" w:cs="Arial"/>
          <w:color w:val="2F2912"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bottom w:val="single" w:sz="4" w:space="0" w:color="auto"/>
          <w:insideH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1417"/>
        <w:gridCol w:w="284"/>
        <w:gridCol w:w="2835"/>
        <w:gridCol w:w="1559"/>
        <w:gridCol w:w="2126"/>
      </w:tblGrid>
      <w:tr w:rsidR="007C2EF0" w:rsidRPr="00823CBC" w14:paraId="3C21898E" w14:textId="77777777" w:rsidTr="00823CBC">
        <w:trPr>
          <w:trHeight w:val="454"/>
        </w:trPr>
        <w:tc>
          <w:tcPr>
            <w:tcW w:w="1985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3A755E70" w14:textId="58FAC51F" w:rsidR="00DE6030" w:rsidRPr="00823CBC" w:rsidRDefault="00DE6030" w:rsidP="00DE6030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Kreatinin (für CT/MRI):</w:t>
            </w:r>
          </w:p>
        </w:tc>
        <w:tc>
          <w:tcPr>
            <w:tcW w:w="1417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43B4CA7A" w14:textId="0D28534B" w:rsidR="00DE6030" w:rsidRPr="00823CBC" w:rsidRDefault="00DE6030" w:rsidP="00587FF8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Style w:val="Platzhaltertext"/>
                <w:rFonts w:ascii="Arial" w:hAnsi="Arial" w:cs="Arial"/>
                <w:sz w:val="18"/>
                <w:szCs w:val="18"/>
              </w:rPr>
              <w:t>Kreatinin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09C8715B" w14:textId="77777777" w:rsidR="00DE6030" w:rsidRPr="00823CBC" w:rsidRDefault="00DE6030" w:rsidP="00587FF8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5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69B16B06" w14:textId="58000BD9" w:rsidR="00DE6030" w:rsidRPr="00823CBC" w:rsidRDefault="00DE6030" w:rsidP="00823CBC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823CBC">
              <w:rPr>
                <w:rFonts w:ascii="Arial" w:hAnsi="Arial" w:cs="Arial"/>
                <w:sz w:val="18"/>
                <w:szCs w:val="18"/>
              </w:rPr>
              <w:t>Tc</w:t>
            </w:r>
            <w:proofErr w:type="spellEnd"/>
            <w:r w:rsidRPr="00823CBC">
              <w:rPr>
                <w:rFonts w:ascii="Arial" w:hAnsi="Arial" w:cs="Arial"/>
                <w:sz w:val="18"/>
                <w:szCs w:val="18"/>
              </w:rPr>
              <w:t>-/Quick (Biopsien/Punktionen):</w:t>
            </w:r>
          </w:p>
        </w:tc>
        <w:tc>
          <w:tcPr>
            <w:tcW w:w="1559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5663C382" w14:textId="7045C07D" w:rsidR="00DE6030" w:rsidRPr="00823CBC" w:rsidRDefault="00DE6030" w:rsidP="00587FF8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823CBC">
              <w:rPr>
                <w:rStyle w:val="Platzhaltertext"/>
                <w:rFonts w:ascii="Arial" w:hAnsi="Arial" w:cs="Arial"/>
                <w:sz w:val="18"/>
                <w:szCs w:val="18"/>
              </w:rPr>
              <w:t>Tc</w:t>
            </w:r>
            <w:proofErr w:type="spellEnd"/>
            <w:r w:rsidRPr="00823CBC">
              <w:rPr>
                <w:rStyle w:val="Platzhaltertext"/>
                <w:rFonts w:ascii="Arial" w:hAnsi="Arial" w:cs="Arial"/>
                <w:sz w:val="18"/>
                <w:szCs w:val="18"/>
              </w:rPr>
              <w:t>- und Quick</w:t>
            </w:r>
          </w:p>
        </w:tc>
        <w:tc>
          <w:tcPr>
            <w:tcW w:w="2126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4C503582" w14:textId="77777777" w:rsidR="00DE6030" w:rsidRPr="00823CBC" w:rsidRDefault="00DE6030" w:rsidP="00587FF8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E6030" w:rsidRPr="00823CBC" w14:paraId="12977AF3" w14:textId="77777777" w:rsidTr="00823CBC">
        <w:trPr>
          <w:trHeight w:val="454"/>
        </w:trPr>
        <w:tc>
          <w:tcPr>
            <w:tcW w:w="1985" w:type="dxa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7B21800B" w14:textId="5A42D335" w:rsidR="00DE6030" w:rsidRPr="00823CBC" w:rsidRDefault="00DE6030" w:rsidP="00DE6030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Allergien/Implantate:</w:t>
            </w:r>
          </w:p>
        </w:tc>
        <w:tc>
          <w:tcPr>
            <w:tcW w:w="8221" w:type="dxa"/>
            <w:gridSpan w:val="5"/>
            <w:tcBorders>
              <w:top w:val="nil"/>
              <w:bottom w:val="nil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488432A3" w14:textId="00DCEFF6" w:rsidR="00DE6030" w:rsidRPr="00823CBC" w:rsidRDefault="00DE6030" w:rsidP="00587FF8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Style w:val="Platzhaltertext"/>
                <w:rFonts w:cs="Aptos"/>
                <w:sz w:val="18"/>
                <w:szCs w:val="18"/>
              </w:rPr>
              <w:t>Allergien/Implantate eingeben</w:t>
            </w:r>
          </w:p>
        </w:tc>
      </w:tr>
    </w:tbl>
    <w:p w14:paraId="70E3062C" w14:textId="77777777" w:rsidR="00DE6030" w:rsidRDefault="00DE6030" w:rsidP="00DE6030">
      <w:pPr>
        <w:rPr>
          <w:rFonts w:ascii="Arial" w:hAnsi="Arial" w:cs="Arial"/>
          <w:color w:val="2F2912"/>
          <w:sz w:val="18"/>
          <w:szCs w:val="1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851"/>
        <w:gridCol w:w="567"/>
        <w:gridCol w:w="3398"/>
        <w:gridCol w:w="236"/>
        <w:gridCol w:w="1463"/>
        <w:gridCol w:w="3681"/>
      </w:tblGrid>
      <w:tr w:rsidR="00DE6030" w:rsidRPr="00823CBC" w14:paraId="15D8DD5E" w14:textId="77777777" w:rsidTr="00823CBC">
        <w:trPr>
          <w:trHeight w:val="454"/>
        </w:trPr>
        <w:tc>
          <w:tcPr>
            <w:tcW w:w="1418" w:type="dxa"/>
            <w:gridSpan w:val="2"/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797BFDB4" w14:textId="77777777" w:rsidR="00DE6030" w:rsidRPr="00823CBC" w:rsidRDefault="00DE6030" w:rsidP="00823CBC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Befundkopie an:</w:t>
            </w:r>
          </w:p>
        </w:tc>
        <w:tc>
          <w:tcPr>
            <w:tcW w:w="8778" w:type="dxa"/>
            <w:gridSpan w:val="4"/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24C0DC87" w14:textId="0D7E88FE" w:rsidR="00DE6030" w:rsidRPr="00823CBC" w:rsidRDefault="00DE6030" w:rsidP="00823CBC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Style w:val="Platzhaltertext"/>
                <w:rFonts w:ascii="Arial" w:hAnsi="Arial" w:cs="Arial"/>
                <w:sz w:val="18"/>
                <w:szCs w:val="18"/>
              </w:rPr>
              <w:t>Befundkopie an eingeben</w:t>
            </w:r>
          </w:p>
        </w:tc>
      </w:tr>
      <w:tr w:rsidR="007C2EF0" w:rsidRPr="00823CBC" w14:paraId="2620FD5F" w14:textId="77777777" w:rsidTr="00823CBC">
        <w:trPr>
          <w:trHeight w:val="454"/>
        </w:trPr>
        <w:tc>
          <w:tcPr>
            <w:tcW w:w="851" w:type="dxa"/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50467249" w14:textId="1ED5C9DF" w:rsidR="00DE6030" w:rsidRPr="00823CBC" w:rsidRDefault="00DE6030" w:rsidP="00823CBC">
            <w:pPr>
              <w:spacing w:before="20" w:after="20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Datum:</w:t>
            </w:r>
          </w:p>
        </w:tc>
        <w:tc>
          <w:tcPr>
            <w:tcW w:w="3965" w:type="dxa"/>
            <w:gridSpan w:val="2"/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399B3209" w14:textId="316D2D64" w:rsidR="00DE6030" w:rsidRPr="00823CBC" w:rsidRDefault="00DE6030" w:rsidP="00587FF8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Style w:val="Platzhaltertext"/>
                <w:rFonts w:ascii="Arial" w:hAnsi="Arial" w:cs="Arial"/>
                <w:sz w:val="18"/>
                <w:szCs w:val="18"/>
              </w:rPr>
              <w:t>Datum einzugeben</w:t>
            </w:r>
          </w:p>
        </w:tc>
        <w:tc>
          <w:tcPr>
            <w:tcW w:w="236" w:type="dxa"/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11DB631B" w14:textId="77777777" w:rsidR="00DE6030" w:rsidRPr="00823CBC" w:rsidRDefault="00DE6030" w:rsidP="00587FF8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63" w:type="dxa"/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2875C280" w14:textId="574D7EE9" w:rsidR="00DE6030" w:rsidRPr="00823CBC" w:rsidRDefault="00DE6030" w:rsidP="00823CBC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Ärztin/Arzt:</w:t>
            </w:r>
          </w:p>
        </w:tc>
        <w:tc>
          <w:tcPr>
            <w:tcW w:w="3681" w:type="dxa"/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48B36B1C" w14:textId="279F1F96" w:rsidR="00DE6030" w:rsidRPr="00823CBC" w:rsidRDefault="00DE6030" w:rsidP="00587FF8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6D88F4D2" w14:textId="77777777" w:rsidR="00605226" w:rsidRDefault="00605226" w:rsidP="00DE6030">
      <w:pPr>
        <w:rPr>
          <w:rFonts w:ascii="Arial" w:hAnsi="Arial" w:cs="Arial"/>
          <w:color w:val="2F2912"/>
          <w:sz w:val="18"/>
          <w:szCs w:val="18"/>
        </w:rPr>
      </w:pPr>
    </w:p>
    <w:p w14:paraId="169937C0" w14:textId="0D1B005E" w:rsidR="00DE6030" w:rsidRPr="00605226" w:rsidRDefault="00DE6030" w:rsidP="00DE6030">
      <w:pPr>
        <w:rPr>
          <w:rFonts w:ascii="Arial" w:hAnsi="Arial" w:cs="Arial"/>
          <w:b/>
          <w:bCs/>
          <w:color w:val="2F2912"/>
          <w:sz w:val="18"/>
          <w:szCs w:val="18"/>
        </w:rPr>
      </w:pPr>
      <w:r w:rsidRPr="00605226">
        <w:rPr>
          <w:rFonts w:ascii="Arial" w:hAnsi="Arial" w:cs="Arial"/>
          <w:b/>
          <w:bCs/>
          <w:color w:val="2F2912"/>
          <w:sz w:val="18"/>
          <w:szCs w:val="18"/>
        </w:rPr>
        <w:t>Falls Sie den reservierten Termin nicht wahrnehmen können, bitten wir Sie, uns spätestens 24 Stunden vorher zu benachrichtigen.</w:t>
      </w:r>
    </w:p>
    <w:p w14:paraId="656FA3E1" w14:textId="36DD6DA3" w:rsidR="00605226" w:rsidRDefault="00605226" w:rsidP="0054380F">
      <w:pPr>
        <w:rPr>
          <w:rFonts w:ascii="Arial" w:hAnsi="Arial" w:cs="Arial"/>
        </w:rPr>
      </w:pPr>
    </w:p>
    <w:p w14:paraId="71536D03" w14:textId="0E2BD18B" w:rsidR="00605226" w:rsidRPr="0054380F" w:rsidRDefault="00605226" w:rsidP="0054380F">
      <w:pPr>
        <w:rPr>
          <w:rFonts w:ascii="Arial" w:hAnsi="Arial" w:cs="Arial"/>
        </w:rPr>
      </w:pPr>
    </w:p>
    <w:tbl>
      <w:tblPr>
        <w:tblW w:w="0" w:type="auto"/>
        <w:tblInd w:w="51" w:type="dxa"/>
        <w:tblLook w:val="04A0" w:firstRow="1" w:lastRow="0" w:firstColumn="1" w:lastColumn="0" w:noHBand="0" w:noVBand="1"/>
      </w:tblPr>
      <w:tblGrid>
        <w:gridCol w:w="848"/>
        <w:gridCol w:w="133"/>
        <w:gridCol w:w="2093"/>
        <w:gridCol w:w="3297"/>
        <w:gridCol w:w="3784"/>
      </w:tblGrid>
      <w:tr w:rsidR="007C2EF0" w:rsidRPr="00823CBC" w14:paraId="138577BF" w14:textId="77777777" w:rsidTr="00911497">
        <w:trPr>
          <w:trHeight w:val="2257"/>
        </w:trPr>
        <w:tc>
          <w:tcPr>
            <w:tcW w:w="987" w:type="dxa"/>
            <w:gridSpan w:val="2"/>
          </w:tcPr>
          <w:p w14:paraId="7A93E83C" w14:textId="7436D278" w:rsidR="007C2EF0" w:rsidRPr="00823CBC" w:rsidRDefault="007C2EF0" w:rsidP="007C2EF0">
            <w:pPr>
              <w:rPr>
                <w:rFonts w:ascii="Arial" w:hAnsi="Arial" w:cs="Arial"/>
                <w:sz w:val="18"/>
                <w:szCs w:val="18"/>
              </w:rPr>
            </w:pPr>
            <w:r w:rsidRPr="007C2EF0">
              <w:rPr>
                <w:rFonts w:ascii="Arial" w:hAnsi="Arial" w:cs="Arial"/>
                <w:sz w:val="6"/>
                <w:szCs w:val="6"/>
              </w:rPr>
              <w:br/>
            </w:r>
            <w:r w:rsidRPr="007C2EF0">
              <w:rPr>
                <w:rFonts w:ascii="Arial" w:hAnsi="Arial" w:cs="Arial"/>
                <w:sz w:val="18"/>
                <w:szCs w:val="18"/>
              </w:rPr>
              <w:t>Google:</w:t>
            </w:r>
          </w:p>
        </w:tc>
        <w:tc>
          <w:tcPr>
            <w:tcW w:w="2115" w:type="dxa"/>
            <w:shd w:val="clear" w:color="auto" w:fill="auto"/>
            <w:tcMar>
              <w:left w:w="57" w:type="dxa"/>
              <w:right w:w="57" w:type="dxa"/>
            </w:tcMar>
          </w:tcPr>
          <w:p w14:paraId="5474471F" w14:textId="0D602956" w:rsidR="007C2EF0" w:rsidRPr="00823CBC" w:rsidRDefault="00911497" w:rsidP="007C2EF0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32295B12" wp14:editId="433B39E0">
                  <wp:extent cx="941070" cy="941070"/>
                  <wp:effectExtent l="0" t="0" r="0" b="0"/>
                  <wp:docPr id="12" name="Grafi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"/>
                          <pic:cNvPicPr>
                            <a:picLocks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1070" cy="941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5" w:type="dxa"/>
            <w:shd w:val="clear" w:color="auto" w:fill="auto"/>
            <w:tcMar>
              <w:left w:w="57" w:type="dxa"/>
              <w:right w:w="57" w:type="dxa"/>
            </w:tcMar>
          </w:tcPr>
          <w:p w14:paraId="3578D418" w14:textId="77777777" w:rsidR="007C2EF0" w:rsidRPr="00823CBC" w:rsidRDefault="007C2EF0" w:rsidP="00605226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823CBC">
              <w:rPr>
                <w:rFonts w:ascii="Arial" w:hAnsi="Arial" w:cs="Arial"/>
                <w:b/>
                <w:bCs/>
                <w:sz w:val="18"/>
                <w:szCs w:val="18"/>
              </w:rPr>
              <w:t>MRI Bahnhofplatz</w:t>
            </w:r>
          </w:p>
          <w:p w14:paraId="58D1CF8E" w14:textId="03F2987B" w:rsidR="007C2EF0" w:rsidRPr="00823CBC" w:rsidRDefault="007C2EF0" w:rsidP="00605226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Bahnhofplatz 3 (4. OG)</w:t>
            </w:r>
          </w:p>
          <w:p w14:paraId="68A02023" w14:textId="77777777" w:rsidR="007C2EF0" w:rsidRPr="00823CBC" w:rsidRDefault="007C2EF0" w:rsidP="00605226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8001 Zürich</w:t>
            </w:r>
          </w:p>
          <w:p w14:paraId="60F96A96" w14:textId="77777777" w:rsidR="007C2EF0" w:rsidRPr="00823CBC" w:rsidRDefault="007C2EF0" w:rsidP="00823CBC">
            <w:pPr>
              <w:ind w:firstLine="708"/>
              <w:rPr>
                <w:rFonts w:ascii="Arial" w:hAnsi="Arial" w:cs="Arial"/>
                <w:sz w:val="18"/>
                <w:szCs w:val="18"/>
              </w:rPr>
            </w:pPr>
          </w:p>
          <w:p w14:paraId="666B9726" w14:textId="512C60B8" w:rsidR="007C2EF0" w:rsidRPr="00823CBC" w:rsidRDefault="007C2EF0" w:rsidP="00605226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Tel. 044 225 20 90</w:t>
            </w:r>
          </w:p>
          <w:p w14:paraId="3657D30C" w14:textId="77777777" w:rsidR="007C2EF0" w:rsidRPr="00823CBC" w:rsidRDefault="007C2EF0" w:rsidP="00605226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23CBC">
              <w:rPr>
                <w:rFonts w:ascii="Arial" w:hAnsi="Arial" w:cs="Arial"/>
                <w:sz w:val="18"/>
                <w:szCs w:val="18"/>
                <w:lang w:val="en-US"/>
              </w:rPr>
              <w:t>Fax 044 211 87 54</w:t>
            </w:r>
          </w:p>
          <w:p w14:paraId="0BD94F46" w14:textId="106232F5" w:rsidR="007C2EF0" w:rsidRPr="00823CBC" w:rsidRDefault="007C2EF0" w:rsidP="00605226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23CBC">
              <w:rPr>
                <w:rFonts w:ascii="Arial" w:hAnsi="Arial" w:cs="Arial"/>
                <w:sz w:val="18"/>
                <w:szCs w:val="18"/>
                <w:lang w:val="en-US"/>
              </w:rPr>
              <w:t xml:space="preserve">Mail: </w:t>
            </w:r>
            <w:hyperlink r:id="rId8" w:history="1">
              <w:r w:rsidRPr="00823CBC">
                <w:rPr>
                  <w:rStyle w:val="Hyperlink"/>
                  <w:rFonts w:ascii="Arial" w:hAnsi="Arial" w:cs="Arial"/>
                  <w:sz w:val="18"/>
                  <w:szCs w:val="18"/>
                  <w:lang w:val="en-US"/>
                </w:rPr>
                <w:t>a-bhp@mri-roentgen.ch</w:t>
              </w:r>
            </w:hyperlink>
          </w:p>
        </w:tc>
        <w:tc>
          <w:tcPr>
            <w:tcW w:w="3843" w:type="dxa"/>
            <w:shd w:val="clear" w:color="auto" w:fill="auto"/>
            <w:tcMar>
              <w:left w:w="57" w:type="dxa"/>
              <w:right w:w="57" w:type="dxa"/>
            </w:tcMar>
          </w:tcPr>
          <w:p w14:paraId="0D62E7F9" w14:textId="4EFD337E" w:rsidR="007C2EF0" w:rsidRPr="00823CBC" w:rsidRDefault="007C2EF0" w:rsidP="00823CBC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</w:tabs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b/>
                <w:bCs/>
                <w:sz w:val="18"/>
                <w:szCs w:val="18"/>
              </w:rPr>
              <w:t>Tram und Bus:</w:t>
            </w:r>
            <w:r w:rsidRPr="00823CBC">
              <w:rPr>
                <w:rFonts w:ascii="Arial" w:hAnsi="Arial" w:cs="Arial"/>
                <w:sz w:val="18"/>
                <w:szCs w:val="18"/>
              </w:rPr>
              <w:t xml:space="preserve"> Bahnhofstrasse/Bahnhofplatz</w:t>
            </w:r>
          </w:p>
          <w:p w14:paraId="2669F42E" w14:textId="77777777" w:rsidR="007C2EF0" w:rsidRPr="00823CBC" w:rsidRDefault="007C2EF0" w:rsidP="00823CBC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</w:tabs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18"/>
              </w:rPr>
            </w:pPr>
          </w:p>
          <w:p w14:paraId="49C94F71" w14:textId="752FE937" w:rsidR="007C2EF0" w:rsidRPr="00823CBC" w:rsidRDefault="007C2EF0" w:rsidP="00823CBC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</w:tabs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b/>
                <w:bCs/>
                <w:sz w:val="18"/>
                <w:szCs w:val="18"/>
              </w:rPr>
              <w:t>Zug/S-Bahn:</w:t>
            </w:r>
            <w:r w:rsidRPr="00823CBC">
              <w:rPr>
                <w:rFonts w:ascii="Arial" w:hAnsi="Arial" w:cs="Arial"/>
                <w:sz w:val="18"/>
                <w:szCs w:val="18"/>
              </w:rPr>
              <w:t xml:space="preserve"> Zürich HB</w:t>
            </w:r>
          </w:p>
          <w:p w14:paraId="4AF98DDF" w14:textId="77777777" w:rsidR="007C2EF0" w:rsidRPr="00823CBC" w:rsidRDefault="007C2EF0" w:rsidP="00823CBC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</w:tabs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18"/>
              </w:rPr>
            </w:pPr>
          </w:p>
          <w:p w14:paraId="62C48C76" w14:textId="77777777" w:rsidR="007C2EF0" w:rsidRPr="00823CBC" w:rsidRDefault="007C2EF0" w:rsidP="00823CBC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  <w:tab w:val="left" w:pos="9912"/>
              </w:tabs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b/>
                <w:bCs/>
                <w:sz w:val="18"/>
                <w:szCs w:val="18"/>
              </w:rPr>
              <w:t>Parkhäuser:</w:t>
            </w:r>
            <w:r w:rsidRPr="00823CBC">
              <w:rPr>
                <w:rFonts w:ascii="Arial" w:hAnsi="Arial" w:cs="Arial"/>
                <w:sz w:val="18"/>
                <w:szCs w:val="18"/>
              </w:rPr>
              <w:t xml:space="preserve"> Urania, Jelmoli, Globus und Gessnerallee</w:t>
            </w:r>
          </w:p>
          <w:p w14:paraId="2AC2F032" w14:textId="77777777" w:rsidR="007C2EF0" w:rsidRPr="00823CBC" w:rsidRDefault="007C2EF0" w:rsidP="0054380F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C2EF0" w:rsidRPr="00823CBC" w14:paraId="445A4672" w14:textId="77777777" w:rsidTr="00911497">
        <w:trPr>
          <w:trHeight w:val="2178"/>
        </w:trPr>
        <w:tc>
          <w:tcPr>
            <w:tcW w:w="987" w:type="dxa"/>
            <w:gridSpan w:val="2"/>
          </w:tcPr>
          <w:p w14:paraId="62E011BE" w14:textId="77777777" w:rsidR="007C2EF0" w:rsidRPr="007C2EF0" w:rsidRDefault="007C2EF0" w:rsidP="007C2EF0">
            <w:pPr>
              <w:rPr>
                <w:rFonts w:ascii="Arial" w:hAnsi="Arial" w:cs="Arial"/>
                <w:noProof/>
                <w:sz w:val="6"/>
                <w:szCs w:val="6"/>
              </w:rPr>
            </w:pPr>
          </w:p>
          <w:p w14:paraId="3E273FBF" w14:textId="49157FDD" w:rsidR="007C2EF0" w:rsidRPr="00823CBC" w:rsidRDefault="007C2EF0" w:rsidP="007C2EF0">
            <w:pPr>
              <w:rPr>
                <w:rFonts w:ascii="Arial" w:hAnsi="Arial" w:cs="Arial"/>
                <w:noProof/>
                <w:sz w:val="18"/>
                <w:szCs w:val="18"/>
              </w:rPr>
            </w:pPr>
            <w:r w:rsidRPr="007C2EF0">
              <w:rPr>
                <w:rFonts w:ascii="Arial" w:hAnsi="Arial" w:cs="Arial"/>
                <w:noProof/>
                <w:sz w:val="18"/>
                <w:szCs w:val="18"/>
              </w:rPr>
              <w:t>Google:</w:t>
            </w:r>
          </w:p>
        </w:tc>
        <w:tc>
          <w:tcPr>
            <w:tcW w:w="2115" w:type="dxa"/>
            <w:shd w:val="clear" w:color="auto" w:fill="auto"/>
            <w:tcMar>
              <w:left w:w="57" w:type="dxa"/>
              <w:right w:w="57" w:type="dxa"/>
            </w:tcMar>
          </w:tcPr>
          <w:p w14:paraId="024F9C1A" w14:textId="17414601" w:rsidR="007C2EF0" w:rsidRPr="00823CBC" w:rsidRDefault="00911497" w:rsidP="007C2EF0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6CF14202" wp14:editId="1A588B5B">
                  <wp:extent cx="941070" cy="941070"/>
                  <wp:effectExtent l="0" t="0" r="0" b="0"/>
                  <wp:docPr id="11" name="Grafi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"/>
                          <pic:cNvPicPr>
                            <a:picLocks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1070" cy="941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5" w:type="dxa"/>
            <w:shd w:val="clear" w:color="auto" w:fill="auto"/>
            <w:tcMar>
              <w:left w:w="57" w:type="dxa"/>
              <w:right w:w="57" w:type="dxa"/>
            </w:tcMar>
          </w:tcPr>
          <w:p w14:paraId="3D552716" w14:textId="77777777" w:rsidR="007C2EF0" w:rsidRPr="00823CBC" w:rsidRDefault="007C2EF0" w:rsidP="0054380F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823CBC">
              <w:rPr>
                <w:rFonts w:ascii="Arial" w:hAnsi="Arial" w:cs="Arial"/>
                <w:b/>
                <w:bCs/>
                <w:sz w:val="18"/>
                <w:szCs w:val="18"/>
              </w:rPr>
              <w:t>MRI Bahnhof Oerlikon</w:t>
            </w:r>
          </w:p>
          <w:p w14:paraId="1C476400" w14:textId="0B5A4491" w:rsidR="007C2EF0" w:rsidRPr="00823CBC" w:rsidRDefault="007C2EF0" w:rsidP="0054380F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Hofwiesenstrasse 349 (10. OG)</w:t>
            </w:r>
          </w:p>
          <w:p w14:paraId="0AA83241" w14:textId="77777777" w:rsidR="007C2EF0" w:rsidRPr="00823CBC" w:rsidRDefault="007C2EF0" w:rsidP="0054380F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23CBC">
              <w:rPr>
                <w:rFonts w:ascii="Arial" w:hAnsi="Arial" w:cs="Arial"/>
                <w:sz w:val="18"/>
                <w:szCs w:val="18"/>
                <w:lang w:val="en-US"/>
              </w:rPr>
              <w:t>8050 Zürich</w:t>
            </w:r>
          </w:p>
          <w:p w14:paraId="2215DA96" w14:textId="77777777" w:rsidR="007C2EF0" w:rsidRPr="00823CBC" w:rsidRDefault="007C2EF0" w:rsidP="0054380F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6DD6E0B1" w14:textId="4A37169B" w:rsidR="007C2EF0" w:rsidRPr="00823CBC" w:rsidRDefault="007C2EF0" w:rsidP="0054380F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23CBC">
              <w:rPr>
                <w:rFonts w:ascii="Arial" w:hAnsi="Arial" w:cs="Arial"/>
                <w:sz w:val="18"/>
                <w:szCs w:val="18"/>
                <w:lang w:val="en-US"/>
              </w:rPr>
              <w:t>Tel. 044 257 20 90</w:t>
            </w:r>
          </w:p>
          <w:p w14:paraId="750897EB" w14:textId="240E8A68" w:rsidR="007C2EF0" w:rsidRPr="00823CBC" w:rsidRDefault="007C2EF0" w:rsidP="0054380F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23CBC">
              <w:rPr>
                <w:rFonts w:ascii="Arial" w:hAnsi="Arial" w:cs="Arial"/>
                <w:sz w:val="18"/>
                <w:szCs w:val="18"/>
                <w:lang w:val="en-US"/>
              </w:rPr>
              <w:t>Fax 044 251 69 11</w:t>
            </w:r>
          </w:p>
          <w:p w14:paraId="43245063" w14:textId="451F1198" w:rsidR="007C2EF0" w:rsidRPr="00823CBC" w:rsidRDefault="007C2EF0" w:rsidP="0054380F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23CBC">
              <w:rPr>
                <w:rFonts w:ascii="Arial" w:hAnsi="Arial" w:cs="Arial"/>
                <w:sz w:val="18"/>
                <w:szCs w:val="18"/>
                <w:lang w:val="en-US"/>
              </w:rPr>
              <w:t xml:space="preserve">Mail: </w:t>
            </w:r>
            <w:hyperlink r:id="rId10" w:history="1">
              <w:r w:rsidRPr="00823CBC">
                <w:rPr>
                  <w:rStyle w:val="Hyperlink"/>
                  <w:rFonts w:ascii="Arial" w:hAnsi="Arial" w:cs="Arial"/>
                  <w:sz w:val="18"/>
                  <w:szCs w:val="18"/>
                  <w:lang w:val="en-US"/>
                </w:rPr>
                <w:t>a-bho@mri-roentgen.ch</w:t>
              </w:r>
            </w:hyperlink>
          </w:p>
        </w:tc>
        <w:tc>
          <w:tcPr>
            <w:tcW w:w="3843" w:type="dxa"/>
            <w:shd w:val="clear" w:color="auto" w:fill="auto"/>
            <w:tcMar>
              <w:left w:w="57" w:type="dxa"/>
              <w:right w:w="57" w:type="dxa"/>
            </w:tcMar>
          </w:tcPr>
          <w:p w14:paraId="7D95FDF1" w14:textId="77777777" w:rsidR="007C2EF0" w:rsidRPr="00823CBC" w:rsidRDefault="007C2EF0" w:rsidP="0054380F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b/>
                <w:bCs/>
                <w:sz w:val="18"/>
                <w:szCs w:val="18"/>
              </w:rPr>
              <w:t>Tram und Bus:</w:t>
            </w:r>
            <w:r w:rsidRPr="00823CBC">
              <w:rPr>
                <w:rFonts w:ascii="Arial" w:hAnsi="Arial" w:cs="Arial"/>
                <w:sz w:val="18"/>
                <w:szCs w:val="18"/>
              </w:rPr>
              <w:t xml:space="preserve"> Bahnhof Oerlikon </w:t>
            </w:r>
          </w:p>
          <w:p w14:paraId="5CDF4E42" w14:textId="77777777" w:rsidR="007C2EF0" w:rsidRPr="00823CBC" w:rsidRDefault="007C2EF0" w:rsidP="0054380F">
            <w:pPr>
              <w:rPr>
                <w:rFonts w:ascii="Arial" w:hAnsi="Arial" w:cs="Arial"/>
                <w:sz w:val="18"/>
                <w:szCs w:val="18"/>
              </w:rPr>
            </w:pPr>
          </w:p>
          <w:p w14:paraId="5818E350" w14:textId="7DCA306F" w:rsidR="007C2EF0" w:rsidRPr="00823CBC" w:rsidRDefault="007C2EF0" w:rsidP="0054380F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b/>
                <w:bCs/>
                <w:sz w:val="18"/>
                <w:szCs w:val="18"/>
              </w:rPr>
              <w:t>Zug/S-Bahn:</w:t>
            </w:r>
            <w:r w:rsidRPr="00823CBC">
              <w:rPr>
                <w:rFonts w:ascii="Arial" w:hAnsi="Arial" w:cs="Arial"/>
                <w:sz w:val="18"/>
                <w:szCs w:val="18"/>
              </w:rPr>
              <w:t xml:space="preserve"> Bahnhof Oerlikon SBB </w:t>
            </w:r>
          </w:p>
          <w:p w14:paraId="0C08FDDC" w14:textId="77777777" w:rsidR="007C2EF0" w:rsidRPr="00823CBC" w:rsidRDefault="007C2EF0" w:rsidP="0054380F">
            <w:pPr>
              <w:rPr>
                <w:rFonts w:ascii="Arial" w:hAnsi="Arial" w:cs="Arial"/>
                <w:sz w:val="18"/>
                <w:szCs w:val="18"/>
              </w:rPr>
            </w:pPr>
          </w:p>
          <w:p w14:paraId="632CAF9F" w14:textId="4DD5541F" w:rsidR="007C2EF0" w:rsidRPr="00823CBC" w:rsidRDefault="007C2EF0" w:rsidP="0054380F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b/>
                <w:bCs/>
                <w:sz w:val="18"/>
                <w:szCs w:val="18"/>
              </w:rPr>
              <w:t>Parkhäuser:</w:t>
            </w:r>
            <w:r w:rsidRPr="00823CBC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823CBC">
              <w:rPr>
                <w:rFonts w:ascii="Arial" w:hAnsi="Arial" w:cs="Arial"/>
                <w:sz w:val="18"/>
                <w:szCs w:val="18"/>
              </w:rPr>
              <w:t>Cityport</w:t>
            </w:r>
            <w:proofErr w:type="spellEnd"/>
            <w:r w:rsidRPr="00823CBC">
              <w:rPr>
                <w:rFonts w:ascii="Arial" w:hAnsi="Arial" w:cs="Arial"/>
                <w:sz w:val="18"/>
                <w:szCs w:val="18"/>
              </w:rPr>
              <w:t>, Jungholz</w:t>
            </w:r>
          </w:p>
        </w:tc>
      </w:tr>
      <w:tr w:rsidR="005647F0" w:rsidRPr="00823CBC" w14:paraId="1342A136" w14:textId="77777777" w:rsidTr="00911497">
        <w:trPr>
          <w:trHeight w:val="2229"/>
        </w:trPr>
        <w:tc>
          <w:tcPr>
            <w:tcW w:w="987" w:type="dxa"/>
            <w:gridSpan w:val="2"/>
          </w:tcPr>
          <w:p w14:paraId="74FD4B3D" w14:textId="77777777" w:rsidR="005647F0" w:rsidRPr="007C2EF0" w:rsidRDefault="005647F0" w:rsidP="005647F0">
            <w:pPr>
              <w:rPr>
                <w:rFonts w:ascii="Arial" w:hAnsi="Arial" w:cs="Arial"/>
                <w:noProof/>
                <w:sz w:val="6"/>
                <w:szCs w:val="6"/>
              </w:rPr>
            </w:pPr>
          </w:p>
          <w:p w14:paraId="696A037D" w14:textId="343C4937" w:rsidR="005647F0" w:rsidRPr="00823CBC" w:rsidRDefault="005647F0" w:rsidP="005647F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C2EF0">
              <w:rPr>
                <w:rFonts w:ascii="Arial" w:hAnsi="Arial" w:cs="Arial"/>
                <w:noProof/>
                <w:sz w:val="18"/>
                <w:szCs w:val="18"/>
              </w:rPr>
              <w:t>Google:</w:t>
            </w:r>
          </w:p>
        </w:tc>
        <w:tc>
          <w:tcPr>
            <w:tcW w:w="2115" w:type="dxa"/>
            <w:shd w:val="clear" w:color="auto" w:fill="auto"/>
            <w:tcMar>
              <w:left w:w="57" w:type="dxa"/>
              <w:right w:w="57" w:type="dxa"/>
            </w:tcMar>
          </w:tcPr>
          <w:p w14:paraId="564D5B87" w14:textId="07D18598" w:rsidR="005647F0" w:rsidRPr="00823CBC" w:rsidRDefault="00911497" w:rsidP="005647F0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526058DC" wp14:editId="071D46E1">
                  <wp:extent cx="941070" cy="941070"/>
                  <wp:effectExtent l="0" t="0" r="0" b="0"/>
                  <wp:docPr id="10" name="Grafi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"/>
                          <pic:cNvPicPr>
                            <a:picLocks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1070" cy="941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5" w:type="dxa"/>
            <w:shd w:val="clear" w:color="auto" w:fill="auto"/>
            <w:tcMar>
              <w:left w:w="57" w:type="dxa"/>
              <w:right w:w="57" w:type="dxa"/>
            </w:tcMar>
          </w:tcPr>
          <w:p w14:paraId="467B566C" w14:textId="77777777" w:rsidR="005647F0" w:rsidRPr="00823CBC" w:rsidRDefault="005647F0" w:rsidP="005647F0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823CBC">
              <w:rPr>
                <w:rFonts w:ascii="Arial" w:hAnsi="Arial" w:cs="Arial"/>
                <w:b/>
                <w:bCs/>
                <w:sz w:val="18"/>
                <w:szCs w:val="18"/>
              </w:rPr>
              <w:t>MRI Schulthess Klinik</w:t>
            </w:r>
          </w:p>
          <w:p w14:paraId="04AF48E0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823CBC">
              <w:rPr>
                <w:rFonts w:ascii="Arial" w:hAnsi="Arial" w:cs="Arial"/>
                <w:sz w:val="18"/>
                <w:szCs w:val="18"/>
              </w:rPr>
              <w:t>Lengghalde</w:t>
            </w:r>
            <w:proofErr w:type="spellEnd"/>
            <w:r w:rsidRPr="00823CBC">
              <w:rPr>
                <w:rFonts w:ascii="Arial" w:hAnsi="Arial" w:cs="Arial"/>
                <w:sz w:val="18"/>
                <w:szCs w:val="18"/>
              </w:rPr>
              <w:t xml:space="preserve"> 2</w:t>
            </w:r>
          </w:p>
          <w:p w14:paraId="538B7278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8008 Zürich</w:t>
            </w:r>
          </w:p>
          <w:p w14:paraId="27B34F2B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</w:p>
          <w:p w14:paraId="24F0FBD7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 xml:space="preserve">Tel. 044 542 20 90 </w:t>
            </w:r>
          </w:p>
          <w:p w14:paraId="4BFA2B11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23CBC">
              <w:rPr>
                <w:rFonts w:ascii="Arial" w:hAnsi="Arial" w:cs="Arial"/>
                <w:sz w:val="18"/>
                <w:szCs w:val="18"/>
                <w:lang w:val="en-US"/>
              </w:rPr>
              <w:t>Fax 044 542 20 91</w:t>
            </w:r>
          </w:p>
          <w:p w14:paraId="70BD3B42" w14:textId="5752FB59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23CBC">
              <w:rPr>
                <w:rFonts w:ascii="Arial" w:hAnsi="Arial" w:cs="Arial"/>
                <w:sz w:val="18"/>
                <w:szCs w:val="18"/>
                <w:lang w:val="en-US"/>
              </w:rPr>
              <w:t xml:space="preserve">Mail: </w:t>
            </w:r>
            <w:hyperlink r:id="rId12" w:history="1">
              <w:r w:rsidRPr="00823CBC">
                <w:rPr>
                  <w:rStyle w:val="Hyperlink"/>
                  <w:rFonts w:ascii="Arial" w:hAnsi="Arial" w:cs="Arial"/>
                  <w:sz w:val="18"/>
                  <w:szCs w:val="18"/>
                  <w:lang w:val="en-US"/>
                </w:rPr>
                <w:t>a-</w:t>
              </w:r>
              <w:r w:rsidRPr="00823CBC">
                <w:rPr>
                  <w:rStyle w:val="Hyperlink"/>
                  <w:rFonts w:ascii="Arial" w:hAnsi="Arial" w:cs="Arial"/>
                  <w:sz w:val="18"/>
                  <w:szCs w:val="18"/>
                  <w:lang w:val="en-US"/>
                </w:rPr>
                <w:t>s</w:t>
              </w:r>
              <w:r w:rsidRPr="00823CBC">
                <w:rPr>
                  <w:rStyle w:val="Hyperlink"/>
                  <w:rFonts w:ascii="Arial" w:hAnsi="Arial" w:cs="Arial"/>
                  <w:sz w:val="18"/>
                  <w:szCs w:val="18"/>
                  <w:lang w:val="en-US"/>
                </w:rPr>
                <w:t>h</w:t>
              </w:r>
              <w:r w:rsidRPr="00823CBC">
                <w:rPr>
                  <w:rStyle w:val="Hyperlink"/>
                  <w:rFonts w:ascii="Arial" w:hAnsi="Arial" w:cs="Arial"/>
                  <w:sz w:val="18"/>
                  <w:szCs w:val="18"/>
                  <w:lang w:val="en-US"/>
                </w:rPr>
                <w:t>k@mri-ro</w:t>
              </w:r>
              <w:r w:rsidRPr="00823CBC">
                <w:rPr>
                  <w:rStyle w:val="Hyperlink"/>
                  <w:rFonts w:ascii="Arial" w:hAnsi="Arial" w:cs="Arial"/>
                  <w:sz w:val="18"/>
                  <w:szCs w:val="18"/>
                  <w:lang w:val="en-US"/>
                </w:rPr>
                <w:t>e</w:t>
              </w:r>
              <w:r w:rsidRPr="00823CBC">
                <w:rPr>
                  <w:rStyle w:val="Hyperlink"/>
                  <w:rFonts w:ascii="Arial" w:hAnsi="Arial" w:cs="Arial"/>
                  <w:sz w:val="18"/>
                  <w:szCs w:val="18"/>
                  <w:lang w:val="en-US"/>
                </w:rPr>
                <w:t>ntg</w:t>
              </w:r>
              <w:r w:rsidRPr="00823CBC">
                <w:rPr>
                  <w:rStyle w:val="Hyperlink"/>
                  <w:rFonts w:ascii="Arial" w:hAnsi="Arial" w:cs="Arial"/>
                  <w:sz w:val="18"/>
                  <w:szCs w:val="18"/>
                  <w:lang w:val="en-US"/>
                </w:rPr>
                <w:t>e</w:t>
              </w:r>
              <w:r w:rsidRPr="00823CBC">
                <w:rPr>
                  <w:rStyle w:val="Hyperlink"/>
                  <w:rFonts w:ascii="Arial" w:hAnsi="Arial" w:cs="Arial"/>
                  <w:sz w:val="18"/>
                  <w:szCs w:val="18"/>
                  <w:lang w:val="en-US"/>
                </w:rPr>
                <w:t>n.ch</w:t>
              </w:r>
            </w:hyperlink>
          </w:p>
        </w:tc>
        <w:tc>
          <w:tcPr>
            <w:tcW w:w="3843" w:type="dxa"/>
            <w:shd w:val="clear" w:color="auto" w:fill="auto"/>
            <w:tcMar>
              <w:left w:w="57" w:type="dxa"/>
              <w:right w:w="57" w:type="dxa"/>
            </w:tcMar>
          </w:tcPr>
          <w:p w14:paraId="25816CCF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Tram Nr. 11 und </w:t>
            </w:r>
            <w:proofErr w:type="spellStart"/>
            <w:r w:rsidRPr="00823CBC">
              <w:rPr>
                <w:rFonts w:ascii="Arial" w:hAnsi="Arial" w:cs="Arial"/>
                <w:b/>
                <w:bCs/>
                <w:sz w:val="18"/>
                <w:szCs w:val="18"/>
              </w:rPr>
              <w:t>Forchbahn</w:t>
            </w:r>
            <w:proofErr w:type="spellEnd"/>
            <w:r w:rsidRPr="00823CBC">
              <w:rPr>
                <w:rFonts w:ascii="Arial" w:hAnsi="Arial" w:cs="Arial"/>
                <w:sz w:val="18"/>
                <w:szCs w:val="18"/>
              </w:rPr>
              <w:t xml:space="preserve"> bis Balgrist</w:t>
            </w:r>
          </w:p>
          <w:p w14:paraId="7138151E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</w:p>
          <w:p w14:paraId="0F8F0A86" w14:textId="77777777" w:rsidR="005647F0" w:rsidRPr="00823CBC" w:rsidRDefault="005647F0" w:rsidP="005647F0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Parkhaus </w:t>
            </w:r>
            <w:r w:rsidRPr="00823CBC">
              <w:rPr>
                <w:rFonts w:ascii="Arial" w:hAnsi="Arial" w:cs="Arial"/>
                <w:sz w:val="18"/>
                <w:szCs w:val="18"/>
              </w:rPr>
              <w:t xml:space="preserve">in der Klink vorhanden </w:t>
            </w:r>
          </w:p>
          <w:p w14:paraId="26973E6D" w14:textId="40578BB0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5647F0" w:rsidRPr="00823CBC" w14:paraId="192A3974" w14:textId="77777777" w:rsidTr="00911497">
        <w:trPr>
          <w:trHeight w:val="2859"/>
        </w:trPr>
        <w:tc>
          <w:tcPr>
            <w:tcW w:w="848" w:type="dxa"/>
          </w:tcPr>
          <w:p w14:paraId="0D1D1803" w14:textId="77777777" w:rsidR="005647F0" w:rsidRPr="007C2EF0" w:rsidRDefault="005647F0" w:rsidP="005647F0">
            <w:pPr>
              <w:rPr>
                <w:rFonts w:ascii="Arial" w:hAnsi="Arial" w:cs="Arial"/>
                <w:noProof/>
                <w:sz w:val="6"/>
                <w:szCs w:val="6"/>
              </w:rPr>
            </w:pPr>
          </w:p>
          <w:p w14:paraId="6ED2B160" w14:textId="302EEE14" w:rsidR="005647F0" w:rsidRPr="00823CBC" w:rsidRDefault="005647F0" w:rsidP="005647F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C2EF0">
              <w:rPr>
                <w:rFonts w:ascii="Arial" w:hAnsi="Arial" w:cs="Arial"/>
                <w:noProof/>
                <w:sz w:val="18"/>
                <w:szCs w:val="18"/>
              </w:rPr>
              <w:t>Google:</w:t>
            </w:r>
          </w:p>
        </w:tc>
        <w:tc>
          <w:tcPr>
            <w:tcW w:w="2254" w:type="dxa"/>
            <w:gridSpan w:val="2"/>
            <w:shd w:val="clear" w:color="auto" w:fill="auto"/>
            <w:tcMar>
              <w:left w:w="57" w:type="dxa"/>
              <w:right w:w="57" w:type="dxa"/>
            </w:tcMar>
          </w:tcPr>
          <w:p w14:paraId="7E2F3E46" w14:textId="04B6ABC8" w:rsidR="005647F0" w:rsidRPr="00823CBC" w:rsidRDefault="00911497" w:rsidP="005647F0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79C81874" wp14:editId="286FDA25">
                  <wp:extent cx="941070" cy="941070"/>
                  <wp:effectExtent l="0" t="0" r="0" b="0"/>
                  <wp:docPr id="9" name="Grafi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"/>
                          <pic:cNvPicPr>
                            <a:picLocks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1070" cy="941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5" w:type="dxa"/>
            <w:shd w:val="clear" w:color="auto" w:fill="auto"/>
            <w:tcMar>
              <w:left w:w="57" w:type="dxa"/>
              <w:right w:w="57" w:type="dxa"/>
            </w:tcMar>
          </w:tcPr>
          <w:p w14:paraId="2900EED5" w14:textId="77777777" w:rsidR="005647F0" w:rsidRPr="00823CBC" w:rsidRDefault="005647F0" w:rsidP="005647F0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823CBC">
              <w:rPr>
                <w:rFonts w:ascii="Arial" w:hAnsi="Arial" w:cs="Arial"/>
                <w:b/>
                <w:bCs/>
                <w:sz w:val="18"/>
                <w:szCs w:val="18"/>
              </w:rPr>
              <w:t>MRI Stadelhofen</w:t>
            </w:r>
          </w:p>
          <w:p w14:paraId="3B718DB3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Goethestrasse 18</w:t>
            </w:r>
          </w:p>
          <w:p w14:paraId="1426315B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8001 Zürich</w:t>
            </w:r>
          </w:p>
          <w:p w14:paraId="72A26DC7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</w:p>
          <w:p w14:paraId="571BBB65" w14:textId="0211A0D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b/>
                <w:bCs/>
                <w:sz w:val="18"/>
                <w:szCs w:val="18"/>
              </w:rPr>
              <w:t>Hintereingang</w:t>
            </w:r>
            <w:r w:rsidRPr="00823CBC">
              <w:rPr>
                <w:rFonts w:ascii="Arial" w:hAnsi="Arial" w:cs="Arial"/>
                <w:sz w:val="18"/>
                <w:szCs w:val="18"/>
              </w:rPr>
              <w:t xml:space="preserve"> (Barrierefrei)</w:t>
            </w:r>
          </w:p>
          <w:p w14:paraId="26D1B5E0" w14:textId="13444D88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Falkenstrasse 21</w:t>
            </w:r>
          </w:p>
          <w:p w14:paraId="629586E3" w14:textId="775040E8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8008 Zürich</w:t>
            </w:r>
          </w:p>
          <w:p w14:paraId="3E050F8A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</w:p>
          <w:p w14:paraId="72B43D67" w14:textId="4390F8A6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Tel. 044 226 20 90</w:t>
            </w:r>
          </w:p>
          <w:p w14:paraId="707C3207" w14:textId="7D787F16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Fax 044 226 20 50</w:t>
            </w:r>
          </w:p>
          <w:p w14:paraId="1B30B82E" w14:textId="1D128F9A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23CBC">
              <w:rPr>
                <w:rFonts w:ascii="Arial" w:hAnsi="Arial" w:cs="Arial"/>
                <w:sz w:val="18"/>
                <w:szCs w:val="18"/>
                <w:lang w:val="en-US"/>
              </w:rPr>
              <w:t xml:space="preserve">Mail: </w:t>
            </w:r>
            <w:hyperlink r:id="rId14" w:history="1">
              <w:r w:rsidRPr="00823CBC">
                <w:rPr>
                  <w:rStyle w:val="Hyperlink"/>
                  <w:rFonts w:ascii="Arial" w:hAnsi="Arial" w:cs="Arial"/>
                  <w:sz w:val="18"/>
                  <w:szCs w:val="18"/>
                  <w:lang w:val="en-US"/>
                </w:rPr>
                <w:t>a-sth@mri-roentgen.ch</w:t>
              </w:r>
            </w:hyperlink>
          </w:p>
          <w:p w14:paraId="75750354" w14:textId="4A85F9D3" w:rsidR="005647F0" w:rsidRPr="00823CBC" w:rsidRDefault="005647F0" w:rsidP="005647F0">
            <w:pPr>
              <w:ind w:firstLine="708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</w:tc>
        <w:tc>
          <w:tcPr>
            <w:tcW w:w="3843" w:type="dxa"/>
            <w:shd w:val="clear" w:color="auto" w:fill="auto"/>
            <w:tcMar>
              <w:left w:w="57" w:type="dxa"/>
              <w:right w:w="57" w:type="dxa"/>
            </w:tcMar>
          </w:tcPr>
          <w:p w14:paraId="77B98B5A" w14:textId="3C79A6C5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Tram, S-Bahn und </w:t>
            </w:r>
            <w:proofErr w:type="spellStart"/>
            <w:r w:rsidRPr="00823CBC">
              <w:rPr>
                <w:rFonts w:ascii="Arial" w:hAnsi="Arial" w:cs="Arial"/>
                <w:b/>
                <w:bCs/>
                <w:sz w:val="18"/>
                <w:szCs w:val="18"/>
              </w:rPr>
              <w:t>Forchbahn</w:t>
            </w:r>
            <w:proofErr w:type="spellEnd"/>
            <w:r w:rsidRPr="00823CBC">
              <w:rPr>
                <w:rFonts w:ascii="Arial" w:hAnsi="Arial" w:cs="Arial"/>
                <w:sz w:val="18"/>
                <w:szCs w:val="18"/>
              </w:rPr>
              <w:t xml:space="preserve"> bis Bahnhof Stadelhofen </w:t>
            </w:r>
          </w:p>
          <w:p w14:paraId="2423F575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</w:p>
          <w:p w14:paraId="128C436D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b/>
                <w:bCs/>
                <w:sz w:val="18"/>
                <w:szCs w:val="18"/>
              </w:rPr>
              <w:t>Tram und Bus</w:t>
            </w:r>
            <w:r w:rsidRPr="00823CBC">
              <w:rPr>
                <w:rFonts w:ascii="Arial" w:hAnsi="Arial" w:cs="Arial"/>
                <w:sz w:val="18"/>
                <w:szCs w:val="18"/>
              </w:rPr>
              <w:t xml:space="preserve"> bis Opernhaus</w:t>
            </w:r>
          </w:p>
          <w:p w14:paraId="2A036FBC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</w:p>
          <w:p w14:paraId="60E24F8B" w14:textId="4AACD41F" w:rsidR="005647F0" w:rsidRPr="00823CBC" w:rsidRDefault="005647F0" w:rsidP="005647F0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b/>
                <w:bCs/>
                <w:sz w:val="18"/>
                <w:szCs w:val="18"/>
              </w:rPr>
              <w:t>Parkhäuser:</w:t>
            </w:r>
            <w:r w:rsidRPr="00823CBC">
              <w:rPr>
                <w:rFonts w:ascii="Arial" w:hAnsi="Arial" w:cs="Arial"/>
                <w:sz w:val="18"/>
                <w:szCs w:val="18"/>
              </w:rPr>
              <w:t xml:space="preserve"> Opera, </w:t>
            </w:r>
            <w:proofErr w:type="spellStart"/>
            <w:r w:rsidRPr="00823CBC">
              <w:rPr>
                <w:rFonts w:ascii="Arial" w:hAnsi="Arial" w:cs="Arial"/>
                <w:sz w:val="18"/>
                <w:szCs w:val="18"/>
              </w:rPr>
              <w:t>Utoquai</w:t>
            </w:r>
            <w:proofErr w:type="spellEnd"/>
            <w:r w:rsidRPr="00823CBC">
              <w:rPr>
                <w:rFonts w:ascii="Arial" w:hAnsi="Arial" w:cs="Arial"/>
                <w:sz w:val="18"/>
                <w:szCs w:val="18"/>
              </w:rPr>
              <w:t xml:space="preserve"> und Hohe Promenade</w:t>
            </w:r>
          </w:p>
          <w:p w14:paraId="61A2320D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</w:p>
          <w:p w14:paraId="5821B791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</w:p>
          <w:p w14:paraId="3C1E9FE1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</w:p>
          <w:p w14:paraId="3D260534" w14:textId="77777777" w:rsidR="005647F0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</w:p>
          <w:p w14:paraId="250DB01E" w14:textId="19193BE0" w:rsidR="005647F0" w:rsidRPr="00823CBC" w:rsidRDefault="00911497" w:rsidP="005647F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br/>
            </w:r>
          </w:p>
        </w:tc>
      </w:tr>
      <w:tr w:rsidR="005647F0" w:rsidRPr="00823CBC" w14:paraId="7A0730E6" w14:textId="77777777" w:rsidTr="005647F0">
        <w:trPr>
          <w:trHeight w:val="2495"/>
        </w:trPr>
        <w:tc>
          <w:tcPr>
            <w:tcW w:w="987" w:type="dxa"/>
            <w:gridSpan w:val="2"/>
          </w:tcPr>
          <w:p w14:paraId="315CF6E1" w14:textId="77777777" w:rsidR="005647F0" w:rsidRPr="007C2EF0" w:rsidRDefault="005647F0" w:rsidP="005647F0">
            <w:pPr>
              <w:rPr>
                <w:rFonts w:ascii="Arial" w:hAnsi="Arial" w:cs="Arial"/>
                <w:noProof/>
                <w:sz w:val="6"/>
                <w:szCs w:val="6"/>
              </w:rPr>
            </w:pPr>
          </w:p>
          <w:p w14:paraId="2CF55F77" w14:textId="5677D80C" w:rsidR="005647F0" w:rsidRPr="007C2EF0" w:rsidRDefault="005647F0" w:rsidP="005647F0">
            <w:pPr>
              <w:rPr>
                <w:rFonts w:ascii="Arial" w:hAnsi="Arial" w:cs="Arial"/>
                <w:noProof/>
                <w:sz w:val="6"/>
                <w:szCs w:val="6"/>
              </w:rPr>
            </w:pPr>
            <w:r w:rsidRPr="007C2EF0">
              <w:rPr>
                <w:rFonts w:ascii="Arial" w:hAnsi="Arial" w:cs="Arial"/>
                <w:noProof/>
                <w:sz w:val="18"/>
                <w:szCs w:val="18"/>
              </w:rPr>
              <w:t>Google:</w:t>
            </w:r>
          </w:p>
        </w:tc>
        <w:tc>
          <w:tcPr>
            <w:tcW w:w="2115" w:type="dxa"/>
            <w:shd w:val="clear" w:color="auto" w:fill="auto"/>
            <w:tcMar>
              <w:left w:w="57" w:type="dxa"/>
              <w:right w:w="57" w:type="dxa"/>
            </w:tcMar>
          </w:tcPr>
          <w:p w14:paraId="5C5C361D" w14:textId="1B7F6067" w:rsidR="005647F0" w:rsidRPr="00823CBC" w:rsidRDefault="00911497" w:rsidP="005647F0">
            <w:pPr>
              <w:rPr>
                <w:rFonts w:ascii="Arial" w:hAnsi="Arial" w:cs="Arial"/>
                <w:noProof/>
                <w:sz w:val="18"/>
                <w:szCs w:val="18"/>
              </w:rPr>
            </w:pPr>
            <w:r w:rsidRPr="00823CBC">
              <w:rPr>
                <w:rFonts w:ascii="Arial" w:hAnsi="Arial" w:cs="Arial"/>
                <w:noProof/>
                <w:sz w:val="18"/>
                <w:szCs w:val="18"/>
              </w:rPr>
              <w:drawing>
                <wp:inline distT="0" distB="0" distL="0" distR="0" wp14:anchorId="4C96710D" wp14:editId="73EC53F3">
                  <wp:extent cx="843280" cy="905510"/>
                  <wp:effectExtent l="0" t="0" r="0" b="0"/>
                  <wp:docPr id="8" name="Grafi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"/>
                          <pic:cNvPicPr>
                            <a:picLocks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290" r="99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3280" cy="905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5" w:type="dxa"/>
            <w:shd w:val="clear" w:color="auto" w:fill="auto"/>
            <w:tcMar>
              <w:left w:w="57" w:type="dxa"/>
              <w:right w:w="57" w:type="dxa"/>
            </w:tcMar>
          </w:tcPr>
          <w:p w14:paraId="24DAAAD4" w14:textId="77777777" w:rsidR="005647F0" w:rsidRPr="00823CBC" w:rsidRDefault="005647F0" w:rsidP="005647F0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823CBC">
              <w:rPr>
                <w:rFonts w:ascii="Arial" w:hAnsi="Arial" w:cs="Arial"/>
                <w:b/>
                <w:bCs/>
                <w:sz w:val="18"/>
                <w:szCs w:val="18"/>
              </w:rPr>
              <w:t>MRI Interventionelle Radiologie</w:t>
            </w:r>
          </w:p>
          <w:p w14:paraId="73D83B63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sz w:val="18"/>
                <w:szCs w:val="18"/>
              </w:rPr>
              <w:t>Hofwiesenstrasse 349 (9. OG)</w:t>
            </w:r>
          </w:p>
          <w:p w14:paraId="496B43E5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23CBC">
              <w:rPr>
                <w:rFonts w:ascii="Arial" w:hAnsi="Arial" w:cs="Arial"/>
                <w:sz w:val="18"/>
                <w:szCs w:val="18"/>
                <w:lang w:val="en-US"/>
              </w:rPr>
              <w:t>8050 Zürich</w:t>
            </w:r>
          </w:p>
          <w:p w14:paraId="3318767E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4C86927E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23CBC">
              <w:rPr>
                <w:rFonts w:ascii="Arial" w:hAnsi="Arial" w:cs="Arial"/>
                <w:sz w:val="18"/>
                <w:szCs w:val="18"/>
                <w:lang w:val="en-US"/>
              </w:rPr>
              <w:t>Tel. 044 542 73 90</w:t>
            </w:r>
          </w:p>
          <w:p w14:paraId="61AED9FE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823CBC">
              <w:rPr>
                <w:rFonts w:ascii="Arial" w:hAnsi="Arial" w:cs="Arial"/>
                <w:sz w:val="18"/>
                <w:szCs w:val="18"/>
                <w:lang w:val="en-US"/>
              </w:rPr>
              <w:t>Fax 044 542 73 91</w:t>
            </w:r>
          </w:p>
          <w:p w14:paraId="5894E73A" w14:textId="0BEDC689" w:rsidR="005647F0" w:rsidRPr="005647F0" w:rsidRDefault="005647F0" w:rsidP="005647F0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823CBC">
              <w:rPr>
                <w:rFonts w:ascii="Arial" w:hAnsi="Arial" w:cs="Arial"/>
                <w:sz w:val="18"/>
                <w:szCs w:val="18"/>
                <w:lang w:val="en-US"/>
              </w:rPr>
              <w:t xml:space="preserve">Mail: </w:t>
            </w:r>
            <w:hyperlink r:id="rId16" w:history="1">
              <w:r w:rsidRPr="00823CBC">
                <w:rPr>
                  <w:rStyle w:val="Hyperlink"/>
                  <w:rFonts w:ascii="Arial" w:hAnsi="Arial" w:cs="Arial"/>
                  <w:sz w:val="18"/>
                  <w:szCs w:val="18"/>
                  <w:lang w:val="en-US"/>
                </w:rPr>
                <w:t>ir-bho@mri-roe</w:t>
              </w:r>
              <w:r w:rsidRPr="00823CBC">
                <w:rPr>
                  <w:rStyle w:val="Hyperlink"/>
                  <w:rFonts w:ascii="Arial" w:hAnsi="Arial" w:cs="Arial"/>
                  <w:sz w:val="18"/>
                  <w:szCs w:val="18"/>
                  <w:lang w:val="en-US"/>
                </w:rPr>
                <w:t>n</w:t>
              </w:r>
              <w:r w:rsidRPr="00823CBC">
                <w:rPr>
                  <w:rStyle w:val="Hyperlink"/>
                  <w:rFonts w:ascii="Arial" w:hAnsi="Arial" w:cs="Arial"/>
                  <w:sz w:val="18"/>
                  <w:szCs w:val="18"/>
                  <w:lang w:val="en-US"/>
                </w:rPr>
                <w:t>t</w:t>
              </w:r>
              <w:r w:rsidRPr="00823CBC">
                <w:rPr>
                  <w:rStyle w:val="Hyperlink"/>
                  <w:rFonts w:ascii="Arial" w:hAnsi="Arial" w:cs="Arial"/>
                  <w:sz w:val="18"/>
                  <w:szCs w:val="18"/>
                  <w:lang w:val="en-US"/>
                </w:rPr>
                <w:t>g</w:t>
              </w:r>
              <w:r w:rsidRPr="00823CBC">
                <w:rPr>
                  <w:rStyle w:val="Hyperlink"/>
                  <w:rFonts w:ascii="Arial" w:hAnsi="Arial" w:cs="Arial"/>
                  <w:sz w:val="18"/>
                  <w:szCs w:val="18"/>
                  <w:lang w:val="en-US"/>
                </w:rPr>
                <w:t>en.ch</w:t>
              </w:r>
            </w:hyperlink>
          </w:p>
        </w:tc>
        <w:tc>
          <w:tcPr>
            <w:tcW w:w="3843" w:type="dxa"/>
            <w:shd w:val="clear" w:color="auto" w:fill="auto"/>
            <w:tcMar>
              <w:left w:w="57" w:type="dxa"/>
              <w:right w:w="57" w:type="dxa"/>
            </w:tcMar>
          </w:tcPr>
          <w:p w14:paraId="3BE62068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b/>
                <w:bCs/>
                <w:sz w:val="18"/>
                <w:szCs w:val="18"/>
              </w:rPr>
              <w:t>Tram und Bus:</w:t>
            </w:r>
            <w:r w:rsidRPr="00823CBC">
              <w:rPr>
                <w:rFonts w:ascii="Arial" w:hAnsi="Arial" w:cs="Arial"/>
                <w:sz w:val="18"/>
                <w:szCs w:val="18"/>
              </w:rPr>
              <w:t xml:space="preserve"> Bahnhof Oerlikon </w:t>
            </w:r>
          </w:p>
          <w:p w14:paraId="0675F6D3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</w:p>
          <w:p w14:paraId="768AA33D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  <w:r w:rsidRPr="00823CBC">
              <w:rPr>
                <w:rFonts w:ascii="Arial" w:hAnsi="Arial" w:cs="Arial"/>
                <w:b/>
                <w:bCs/>
                <w:sz w:val="18"/>
                <w:szCs w:val="18"/>
              </w:rPr>
              <w:t>Zug/S-Bahn:</w:t>
            </w:r>
            <w:r w:rsidRPr="00823CBC">
              <w:rPr>
                <w:rFonts w:ascii="Arial" w:hAnsi="Arial" w:cs="Arial"/>
                <w:sz w:val="18"/>
                <w:szCs w:val="18"/>
              </w:rPr>
              <w:t xml:space="preserve"> Bahnhof Oerlikon SBB </w:t>
            </w:r>
          </w:p>
          <w:p w14:paraId="3FA549E8" w14:textId="77777777" w:rsidR="005647F0" w:rsidRPr="00823CBC" w:rsidRDefault="005647F0" w:rsidP="005647F0">
            <w:pPr>
              <w:rPr>
                <w:rFonts w:ascii="Arial" w:hAnsi="Arial" w:cs="Arial"/>
                <w:sz w:val="18"/>
                <w:szCs w:val="18"/>
              </w:rPr>
            </w:pPr>
          </w:p>
          <w:p w14:paraId="63777D1A" w14:textId="43110E97" w:rsidR="005647F0" w:rsidRPr="00823CBC" w:rsidRDefault="005647F0" w:rsidP="005647F0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823CBC">
              <w:rPr>
                <w:rFonts w:ascii="Arial" w:hAnsi="Arial" w:cs="Arial"/>
                <w:b/>
                <w:bCs/>
                <w:sz w:val="18"/>
                <w:szCs w:val="18"/>
              </w:rPr>
              <w:t>Parkhäuser:</w:t>
            </w:r>
            <w:r w:rsidRPr="00823CBC"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823CBC">
              <w:rPr>
                <w:rFonts w:ascii="Arial" w:hAnsi="Arial" w:cs="Arial"/>
                <w:sz w:val="18"/>
                <w:szCs w:val="18"/>
                <w:lang w:val="en-US"/>
              </w:rPr>
              <w:t>Cityport</w:t>
            </w:r>
            <w:proofErr w:type="spellEnd"/>
            <w:r w:rsidRPr="00823CBC">
              <w:rPr>
                <w:rFonts w:ascii="Arial" w:hAnsi="Arial" w:cs="Arial"/>
                <w:sz w:val="18"/>
                <w:szCs w:val="18"/>
                <w:lang w:val="en-US"/>
              </w:rPr>
              <w:t xml:space="preserve">, </w:t>
            </w:r>
            <w:proofErr w:type="spellStart"/>
            <w:r w:rsidRPr="00823CBC">
              <w:rPr>
                <w:rFonts w:ascii="Arial" w:hAnsi="Arial" w:cs="Arial"/>
                <w:sz w:val="18"/>
                <w:szCs w:val="18"/>
                <w:lang w:val="en-US"/>
              </w:rPr>
              <w:t>Jungholz</w:t>
            </w:r>
            <w:proofErr w:type="spellEnd"/>
          </w:p>
        </w:tc>
      </w:tr>
    </w:tbl>
    <w:p w14:paraId="0A968CAF" w14:textId="26D5C0D5" w:rsidR="00605226" w:rsidRPr="00605226" w:rsidRDefault="00605226" w:rsidP="00911497">
      <w:pPr>
        <w:rPr>
          <w:rFonts w:ascii="Arial" w:hAnsi="Arial" w:cs="Arial"/>
        </w:rPr>
      </w:pPr>
    </w:p>
    <w:sectPr w:rsidR="00605226" w:rsidRPr="00605226" w:rsidSect="009645FA">
      <w:headerReference w:type="default" r:id="rId17"/>
      <w:footerReference w:type="default" r:id="rId18"/>
      <w:pgSz w:w="11906" w:h="16838"/>
      <w:pgMar w:top="1417" w:right="709" w:bottom="1134" w:left="991" w:header="581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FA9A62F" w14:textId="77777777" w:rsidR="006A67F3" w:rsidRDefault="006A67F3" w:rsidP="002D08CD">
      <w:r>
        <w:separator/>
      </w:r>
    </w:p>
  </w:endnote>
  <w:endnote w:type="continuationSeparator" w:id="0">
    <w:p w14:paraId="429A3555" w14:textId="77777777" w:rsidR="006A67F3" w:rsidRDefault="006A67F3" w:rsidP="002D08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Univers LT Std 57 Cn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6DC6D2" w14:textId="169A3939" w:rsidR="00605226" w:rsidRPr="00D03230" w:rsidRDefault="005647F0" w:rsidP="00D03230">
    <w:pPr>
      <w:pStyle w:val="Fuzeile"/>
    </w:pPr>
    <w:r w:rsidRPr="005647F0">
      <w:drawing>
        <wp:inline distT="0" distB="0" distL="0" distR="0" wp14:anchorId="3591FF3F" wp14:editId="6552AF74">
          <wp:extent cx="6480810" cy="619125"/>
          <wp:effectExtent l="0" t="0" r="0" b="0"/>
          <wp:docPr id="547150839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47150839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480810" cy="6191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648814F" w14:textId="77777777" w:rsidR="006A67F3" w:rsidRDefault="006A67F3" w:rsidP="002D08CD">
      <w:r>
        <w:separator/>
      </w:r>
    </w:p>
  </w:footnote>
  <w:footnote w:type="continuationSeparator" w:id="0">
    <w:p w14:paraId="5F3BFD25" w14:textId="77777777" w:rsidR="006A67F3" w:rsidRDefault="006A67F3" w:rsidP="002D08C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9CB092" w14:textId="545B97EE" w:rsidR="002D08CD" w:rsidRDefault="00911497">
    <w:pPr>
      <w:pStyle w:val="Kopfzeile"/>
    </w:pPr>
    <w:r w:rsidRPr="000A0902">
      <w:rPr>
        <w:noProof/>
      </w:rPr>
      <w:drawing>
        <wp:inline distT="0" distB="0" distL="0" distR="0" wp14:anchorId="5407DA21" wp14:editId="13F86BC2">
          <wp:extent cx="6489700" cy="727710"/>
          <wp:effectExtent l="0" t="0" r="0" b="0"/>
          <wp:docPr id="13" name="Grafik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89700" cy="7277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3"/>
  <w:activeWritingStyle w:appName="MSWord" w:lang="de-CH" w:vendorID="64" w:dllVersion="0" w:nlCheck="1" w:checkStyle="0"/>
  <w:activeWritingStyle w:appName="MSWord" w:lang="en-US" w:vendorID="64" w:dllVersion="0" w:nlCheck="1" w:checkStyle="0"/>
  <w:proofState w:spelling="clean"/>
  <w:defaultTabStop w:val="708"/>
  <w:hyphenationZone w:val="425"/>
  <w:doNotShadeFormData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380F"/>
    <w:rsid w:val="001005F9"/>
    <w:rsid w:val="00137E7D"/>
    <w:rsid w:val="001B01B9"/>
    <w:rsid w:val="00255869"/>
    <w:rsid w:val="002D08CD"/>
    <w:rsid w:val="002E32BA"/>
    <w:rsid w:val="00303672"/>
    <w:rsid w:val="00427DB9"/>
    <w:rsid w:val="00433456"/>
    <w:rsid w:val="00470C73"/>
    <w:rsid w:val="00477804"/>
    <w:rsid w:val="004A1695"/>
    <w:rsid w:val="004A1AC7"/>
    <w:rsid w:val="004F307D"/>
    <w:rsid w:val="0054380F"/>
    <w:rsid w:val="005647F0"/>
    <w:rsid w:val="005807BC"/>
    <w:rsid w:val="005B73E2"/>
    <w:rsid w:val="00605226"/>
    <w:rsid w:val="006A67F3"/>
    <w:rsid w:val="007C2EF0"/>
    <w:rsid w:val="007E6DB9"/>
    <w:rsid w:val="00823CBC"/>
    <w:rsid w:val="00895C43"/>
    <w:rsid w:val="00902B27"/>
    <w:rsid w:val="00911497"/>
    <w:rsid w:val="009645FA"/>
    <w:rsid w:val="009C1FA1"/>
    <w:rsid w:val="00AB4E95"/>
    <w:rsid w:val="00BD2753"/>
    <w:rsid w:val="00C146D9"/>
    <w:rsid w:val="00CC7555"/>
    <w:rsid w:val="00CF0978"/>
    <w:rsid w:val="00D03230"/>
    <w:rsid w:val="00DE6030"/>
    <w:rsid w:val="00E01EDD"/>
    <w:rsid w:val="00F75620"/>
    <w:rsid w:val="00FC67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FC7DC24"/>
  <w15:chartTrackingRefBased/>
  <w15:docId w15:val="{A3CC8DFD-F9CE-7A43-8765-AB8FF6837D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ptos" w:eastAsia="Aptos" w:hAnsi="Aptos" w:cs="Times New Roman"/>
        <w:lang w:val="de-CH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0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kern w:val="2"/>
      <w:sz w:val="24"/>
      <w:szCs w:val="24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54380F"/>
    <w:pPr>
      <w:keepNext/>
      <w:keepLines/>
      <w:spacing w:before="360" w:after="80"/>
      <w:outlineLvl w:val="0"/>
    </w:pPr>
    <w:rPr>
      <w:rFonts w:ascii="Aptos Display" w:eastAsia="Times New Roman" w:hAnsi="Aptos Display"/>
      <w:color w:val="0F4761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54380F"/>
    <w:pPr>
      <w:keepNext/>
      <w:keepLines/>
      <w:spacing w:before="160" w:after="80"/>
      <w:outlineLvl w:val="1"/>
    </w:pPr>
    <w:rPr>
      <w:rFonts w:ascii="Aptos Display" w:eastAsia="Times New Roman" w:hAnsi="Aptos Display"/>
      <w:color w:val="0F4761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54380F"/>
    <w:pPr>
      <w:keepNext/>
      <w:keepLines/>
      <w:spacing w:before="160" w:after="80"/>
      <w:outlineLvl w:val="2"/>
    </w:pPr>
    <w:rPr>
      <w:rFonts w:eastAsia="Times New Roman"/>
      <w:color w:val="0F4761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54380F"/>
    <w:pPr>
      <w:keepNext/>
      <w:keepLines/>
      <w:spacing w:before="80" w:after="40"/>
      <w:outlineLvl w:val="3"/>
    </w:pPr>
    <w:rPr>
      <w:rFonts w:eastAsia="Times New Roman"/>
      <w:i/>
      <w:iCs/>
      <w:color w:val="0F476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54380F"/>
    <w:pPr>
      <w:keepNext/>
      <w:keepLines/>
      <w:spacing w:before="80" w:after="40"/>
      <w:outlineLvl w:val="4"/>
    </w:pPr>
    <w:rPr>
      <w:rFonts w:eastAsia="Times New Roman"/>
      <w:color w:val="0F4761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54380F"/>
    <w:pPr>
      <w:keepNext/>
      <w:keepLines/>
      <w:spacing w:before="40"/>
      <w:outlineLvl w:val="5"/>
    </w:pPr>
    <w:rPr>
      <w:rFonts w:eastAsia="Times New Roman"/>
      <w:i/>
      <w:iCs/>
      <w:color w:val="595959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54380F"/>
    <w:pPr>
      <w:keepNext/>
      <w:keepLines/>
      <w:spacing w:before="40"/>
      <w:outlineLvl w:val="6"/>
    </w:pPr>
    <w:rPr>
      <w:rFonts w:eastAsia="Times New Roman"/>
      <w:color w:val="595959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54380F"/>
    <w:pPr>
      <w:keepNext/>
      <w:keepLines/>
      <w:outlineLvl w:val="7"/>
    </w:pPr>
    <w:rPr>
      <w:rFonts w:eastAsia="Times New Roman"/>
      <w:i/>
      <w:iCs/>
      <w:color w:val="272727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54380F"/>
    <w:pPr>
      <w:keepNext/>
      <w:keepLines/>
      <w:outlineLvl w:val="8"/>
    </w:pPr>
    <w:rPr>
      <w:rFonts w:eastAsia="Times New Roman"/>
      <w:color w:val="272727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54380F"/>
    <w:rPr>
      <w:rFonts w:ascii="Aptos Display" w:eastAsia="Times New Roman" w:hAnsi="Aptos Display" w:cs="Times New Roman"/>
      <w:color w:val="0F4761"/>
      <w:sz w:val="40"/>
      <w:szCs w:val="40"/>
    </w:rPr>
  </w:style>
  <w:style w:type="character" w:customStyle="1" w:styleId="berschrift2Zchn">
    <w:name w:val="Überschrift 2 Zchn"/>
    <w:link w:val="berschrift2"/>
    <w:uiPriority w:val="9"/>
    <w:semiHidden/>
    <w:rsid w:val="0054380F"/>
    <w:rPr>
      <w:rFonts w:ascii="Aptos Display" w:eastAsia="Times New Roman" w:hAnsi="Aptos Display" w:cs="Times New Roman"/>
      <w:color w:val="0F4761"/>
      <w:sz w:val="32"/>
      <w:szCs w:val="32"/>
    </w:rPr>
  </w:style>
  <w:style w:type="character" w:customStyle="1" w:styleId="berschrift3Zchn">
    <w:name w:val="Überschrift 3 Zchn"/>
    <w:link w:val="berschrift3"/>
    <w:uiPriority w:val="9"/>
    <w:semiHidden/>
    <w:rsid w:val="0054380F"/>
    <w:rPr>
      <w:rFonts w:eastAsia="Times New Roman" w:cs="Times New Roman"/>
      <w:color w:val="0F4761"/>
      <w:sz w:val="28"/>
      <w:szCs w:val="28"/>
    </w:rPr>
  </w:style>
  <w:style w:type="character" w:customStyle="1" w:styleId="berschrift4Zchn">
    <w:name w:val="Überschrift 4 Zchn"/>
    <w:link w:val="berschrift4"/>
    <w:uiPriority w:val="9"/>
    <w:semiHidden/>
    <w:rsid w:val="0054380F"/>
    <w:rPr>
      <w:rFonts w:eastAsia="Times New Roman" w:cs="Times New Roman"/>
      <w:i/>
      <w:iCs/>
      <w:color w:val="0F4761"/>
    </w:rPr>
  </w:style>
  <w:style w:type="character" w:customStyle="1" w:styleId="berschrift5Zchn">
    <w:name w:val="Überschrift 5 Zchn"/>
    <w:link w:val="berschrift5"/>
    <w:uiPriority w:val="9"/>
    <w:semiHidden/>
    <w:rsid w:val="0054380F"/>
    <w:rPr>
      <w:rFonts w:eastAsia="Times New Roman" w:cs="Times New Roman"/>
      <w:color w:val="0F4761"/>
    </w:rPr>
  </w:style>
  <w:style w:type="character" w:customStyle="1" w:styleId="berschrift6Zchn">
    <w:name w:val="Überschrift 6 Zchn"/>
    <w:link w:val="berschrift6"/>
    <w:uiPriority w:val="9"/>
    <w:semiHidden/>
    <w:rsid w:val="0054380F"/>
    <w:rPr>
      <w:rFonts w:eastAsia="Times New Roman" w:cs="Times New Roman"/>
      <w:i/>
      <w:iCs/>
      <w:color w:val="595959"/>
    </w:rPr>
  </w:style>
  <w:style w:type="character" w:customStyle="1" w:styleId="berschrift7Zchn">
    <w:name w:val="Überschrift 7 Zchn"/>
    <w:link w:val="berschrift7"/>
    <w:uiPriority w:val="9"/>
    <w:semiHidden/>
    <w:rsid w:val="0054380F"/>
    <w:rPr>
      <w:rFonts w:eastAsia="Times New Roman" w:cs="Times New Roman"/>
      <w:color w:val="595959"/>
    </w:rPr>
  </w:style>
  <w:style w:type="character" w:customStyle="1" w:styleId="berschrift8Zchn">
    <w:name w:val="Überschrift 8 Zchn"/>
    <w:link w:val="berschrift8"/>
    <w:uiPriority w:val="9"/>
    <w:semiHidden/>
    <w:rsid w:val="0054380F"/>
    <w:rPr>
      <w:rFonts w:eastAsia="Times New Roman" w:cs="Times New Roman"/>
      <w:i/>
      <w:iCs/>
      <w:color w:val="272727"/>
    </w:rPr>
  </w:style>
  <w:style w:type="character" w:customStyle="1" w:styleId="berschrift9Zchn">
    <w:name w:val="Überschrift 9 Zchn"/>
    <w:link w:val="berschrift9"/>
    <w:uiPriority w:val="9"/>
    <w:semiHidden/>
    <w:rsid w:val="0054380F"/>
    <w:rPr>
      <w:rFonts w:eastAsia="Times New Roman" w:cs="Times New Roman"/>
      <w:color w:val="272727"/>
    </w:rPr>
  </w:style>
  <w:style w:type="paragraph" w:styleId="Titel">
    <w:name w:val="Title"/>
    <w:basedOn w:val="Standard"/>
    <w:next w:val="Standard"/>
    <w:link w:val="TitelZchn"/>
    <w:uiPriority w:val="10"/>
    <w:qFormat/>
    <w:rsid w:val="0054380F"/>
    <w:pPr>
      <w:spacing w:after="80"/>
      <w:contextualSpacing/>
    </w:pPr>
    <w:rPr>
      <w:rFonts w:ascii="Aptos Display" w:eastAsia="Times New Roman" w:hAnsi="Aptos Display"/>
      <w:spacing w:val="-10"/>
      <w:kern w:val="28"/>
      <w:sz w:val="56"/>
      <w:szCs w:val="56"/>
    </w:rPr>
  </w:style>
  <w:style w:type="character" w:customStyle="1" w:styleId="TitelZchn">
    <w:name w:val="Titel Zchn"/>
    <w:link w:val="Titel"/>
    <w:uiPriority w:val="10"/>
    <w:rsid w:val="0054380F"/>
    <w:rPr>
      <w:rFonts w:ascii="Aptos Display" w:eastAsia="Times New Roman" w:hAnsi="Aptos Display" w:cs="Times New Roman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54380F"/>
    <w:pPr>
      <w:numPr>
        <w:ilvl w:val="1"/>
      </w:numPr>
      <w:spacing w:after="160"/>
    </w:pPr>
    <w:rPr>
      <w:rFonts w:eastAsia="Times New Roman"/>
      <w:color w:val="595959"/>
      <w:spacing w:val="15"/>
      <w:sz w:val="28"/>
      <w:szCs w:val="28"/>
    </w:rPr>
  </w:style>
  <w:style w:type="character" w:customStyle="1" w:styleId="UntertitelZchn">
    <w:name w:val="Untertitel Zchn"/>
    <w:link w:val="Untertitel"/>
    <w:uiPriority w:val="11"/>
    <w:rsid w:val="0054380F"/>
    <w:rPr>
      <w:rFonts w:eastAsia="Times New Roman" w:cs="Times New Roman"/>
      <w:color w:val="595959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54380F"/>
    <w:pPr>
      <w:spacing w:before="160" w:after="160"/>
      <w:jc w:val="center"/>
    </w:pPr>
    <w:rPr>
      <w:i/>
      <w:iCs/>
      <w:color w:val="404040"/>
    </w:rPr>
  </w:style>
  <w:style w:type="character" w:customStyle="1" w:styleId="ZitatZchn">
    <w:name w:val="Zitat Zchn"/>
    <w:link w:val="Zitat"/>
    <w:uiPriority w:val="29"/>
    <w:rsid w:val="0054380F"/>
    <w:rPr>
      <w:i/>
      <w:iCs/>
      <w:color w:val="404040"/>
    </w:rPr>
  </w:style>
  <w:style w:type="paragraph" w:styleId="Listenabsatz">
    <w:name w:val="List Paragraph"/>
    <w:basedOn w:val="Standard"/>
    <w:uiPriority w:val="34"/>
    <w:qFormat/>
    <w:rsid w:val="0054380F"/>
    <w:pPr>
      <w:ind w:left="720"/>
      <w:contextualSpacing/>
    </w:pPr>
  </w:style>
  <w:style w:type="character" w:styleId="IntensiveHervorhebung">
    <w:name w:val="Intense Emphasis"/>
    <w:uiPriority w:val="21"/>
    <w:qFormat/>
    <w:rsid w:val="0054380F"/>
    <w:rPr>
      <w:i/>
      <w:iCs/>
      <w:color w:val="0F4761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54380F"/>
    <w:pPr>
      <w:pBdr>
        <w:top w:val="single" w:sz="4" w:space="10" w:color="0F4761"/>
        <w:bottom w:val="single" w:sz="4" w:space="10" w:color="0F4761"/>
      </w:pBdr>
      <w:spacing w:before="360" w:after="360"/>
      <w:ind w:left="864" w:right="864"/>
      <w:jc w:val="center"/>
    </w:pPr>
    <w:rPr>
      <w:i/>
      <w:iCs/>
      <w:color w:val="0F4761"/>
    </w:rPr>
  </w:style>
  <w:style w:type="character" w:customStyle="1" w:styleId="IntensivesZitatZchn">
    <w:name w:val="Intensives Zitat Zchn"/>
    <w:link w:val="IntensivesZitat"/>
    <w:uiPriority w:val="30"/>
    <w:rsid w:val="0054380F"/>
    <w:rPr>
      <w:i/>
      <w:iCs/>
      <w:color w:val="0F4761"/>
    </w:rPr>
  </w:style>
  <w:style w:type="character" w:styleId="IntensiverVerweis">
    <w:name w:val="Intense Reference"/>
    <w:uiPriority w:val="32"/>
    <w:qFormat/>
    <w:rsid w:val="0054380F"/>
    <w:rPr>
      <w:b/>
      <w:bCs/>
      <w:smallCaps/>
      <w:color w:val="0F4761"/>
      <w:spacing w:val="5"/>
    </w:rPr>
  </w:style>
  <w:style w:type="table" w:styleId="Tabellenraster">
    <w:name w:val="Table Grid"/>
    <w:basedOn w:val="NormaleTabelle"/>
    <w:uiPriority w:val="39"/>
    <w:rsid w:val="005438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asicParagraph">
    <w:name w:val="[Basic Paragraph]"/>
    <w:basedOn w:val="Standard"/>
    <w:uiPriority w:val="99"/>
    <w:rsid w:val="0054380F"/>
    <w:pPr>
      <w:autoSpaceDE w:val="0"/>
      <w:autoSpaceDN w:val="0"/>
      <w:adjustRightInd w:val="0"/>
      <w:spacing w:line="288" w:lineRule="auto"/>
      <w:textAlignment w:val="center"/>
    </w:pPr>
    <w:rPr>
      <w:rFonts w:ascii="Univers LT Std 57 Cn" w:hAnsi="Univers LT Std 57 Cn" w:cs="Univers LT Std 57 Cn"/>
      <w:color w:val="000000"/>
      <w:spacing w:val="-2"/>
      <w:kern w:val="0"/>
      <w:sz w:val="20"/>
      <w:szCs w:val="20"/>
      <w:lang w:val="de-DE"/>
    </w:rPr>
  </w:style>
  <w:style w:type="character" w:styleId="Platzhaltertext">
    <w:name w:val="Placeholder Text"/>
    <w:rsid w:val="00902B27"/>
    <w:rPr>
      <w:color w:val="808080"/>
    </w:rPr>
  </w:style>
  <w:style w:type="paragraph" w:styleId="Kopfzeile">
    <w:name w:val="header"/>
    <w:basedOn w:val="Standard"/>
    <w:link w:val="KopfzeileZchn"/>
    <w:uiPriority w:val="99"/>
    <w:unhideWhenUsed/>
    <w:rsid w:val="002D08C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2D08CD"/>
  </w:style>
  <w:style w:type="paragraph" w:styleId="Fuzeile">
    <w:name w:val="footer"/>
    <w:basedOn w:val="Standard"/>
    <w:link w:val="FuzeileZchn"/>
    <w:uiPriority w:val="99"/>
    <w:unhideWhenUsed/>
    <w:rsid w:val="002D08C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2D08CD"/>
  </w:style>
  <w:style w:type="character" w:styleId="Hyperlink">
    <w:name w:val="Hyperlink"/>
    <w:uiPriority w:val="99"/>
    <w:unhideWhenUsed/>
    <w:rsid w:val="00605226"/>
    <w:rPr>
      <w:color w:val="467886"/>
      <w:u w:val="single"/>
    </w:rPr>
  </w:style>
  <w:style w:type="character" w:styleId="NichtaufgelsteErwhnung">
    <w:name w:val="Unresolved Mention"/>
    <w:uiPriority w:val="99"/>
    <w:semiHidden/>
    <w:unhideWhenUsed/>
    <w:rsid w:val="00605226"/>
    <w:rPr>
      <w:color w:val="605E5C"/>
      <w:shd w:val="clear" w:color="auto" w:fill="E1DFDD"/>
    </w:rPr>
  </w:style>
  <w:style w:type="character" w:styleId="BesuchterLink">
    <w:name w:val="FollowedHyperlink"/>
    <w:uiPriority w:val="99"/>
    <w:semiHidden/>
    <w:unhideWhenUsed/>
    <w:rsid w:val="007E6DB9"/>
    <w:rPr>
      <w:color w:val="96607D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-bhp@mri-roentgen.ch" TargetMode="External"/><Relationship Id="rId13" Type="http://schemas.openxmlformats.org/officeDocument/2006/relationships/image" Target="media/image4.emf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yperlink" Target="mailto:a-shk@mri-roentgen.ch" TargetMode="External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hyperlink" Target="mailto:ir-bho@mri-roentgen.ch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5" Type="http://schemas.openxmlformats.org/officeDocument/2006/relationships/footnotes" Target="footnotes.xml"/><Relationship Id="rId15" Type="http://schemas.openxmlformats.org/officeDocument/2006/relationships/image" Target="media/image5.emf"/><Relationship Id="rId10" Type="http://schemas.openxmlformats.org/officeDocument/2006/relationships/hyperlink" Target="mailto:a-bho@mri-roentgen.ch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hyperlink" Target="mailto:a-sth@mri-roentgen.ch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D1C8507-EA56-034E-9C93-BA710F3F22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Anmeldeformular-08042024.dot</Template>
  <TotalTime>0</TotalTime>
  <Pages>2</Pages>
  <Words>371</Words>
  <Characters>2338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Schmid</dc:creator>
  <cp:keywords/>
  <dc:description/>
  <cp:lastModifiedBy>Daniel Schmid</cp:lastModifiedBy>
  <cp:revision>2</cp:revision>
  <cp:lastPrinted>2024-02-26T13:28:00Z</cp:lastPrinted>
  <dcterms:created xsi:type="dcterms:W3CDTF">2024-09-24T20:08:00Z</dcterms:created>
  <dcterms:modified xsi:type="dcterms:W3CDTF">2024-09-24T20:08:00Z</dcterms:modified>
</cp:coreProperties>
</file>